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495" w:rsidRPr="000D14D2" w:rsidRDefault="000F7495" w:rsidP="000D14D2">
      <w:pPr>
        <w:spacing w:after="0" w:line="240" w:lineRule="auto"/>
        <w:ind w:hanging="17"/>
        <w:jc w:val="center"/>
        <w:rPr>
          <w:sz w:val="24"/>
          <w:szCs w:val="24"/>
        </w:rPr>
      </w:pPr>
      <w:r w:rsidRPr="000D14D2">
        <w:rPr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71.25pt">
            <v:imagedata r:id="rId6" o:title="" grayscale="t"/>
          </v:shape>
        </w:pict>
      </w:r>
    </w:p>
    <w:p w:rsidR="000F7495" w:rsidRPr="000D14D2" w:rsidRDefault="000F7495" w:rsidP="000D14D2">
      <w:pPr>
        <w:shd w:val="clear" w:color="auto" w:fill="FFFFFF"/>
        <w:spacing w:after="0" w:line="240" w:lineRule="auto"/>
        <w:jc w:val="center"/>
        <w:outlineLvl w:val="0"/>
        <w:rPr>
          <w:sz w:val="24"/>
          <w:szCs w:val="24"/>
        </w:rPr>
      </w:pPr>
      <w:r w:rsidRPr="000D14D2">
        <w:rPr>
          <w:color w:val="000000"/>
          <w:spacing w:val="-3"/>
          <w:sz w:val="24"/>
          <w:szCs w:val="24"/>
        </w:rPr>
        <w:t>АДМИНИСТРАЦИЯ МУНИЦИПАЛЬНОГО ОБРАЗОВАНИЯ</w:t>
      </w:r>
    </w:p>
    <w:p w:rsidR="000F7495" w:rsidRPr="000D14D2" w:rsidRDefault="000F7495" w:rsidP="000D14D2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  <w:r w:rsidRPr="000D14D2">
        <w:rPr>
          <w:color w:val="000000"/>
          <w:spacing w:val="-1"/>
          <w:sz w:val="24"/>
          <w:szCs w:val="24"/>
        </w:rPr>
        <w:t>ЩЕРБИНОВСКИИ РАЙОН</w:t>
      </w:r>
    </w:p>
    <w:p w:rsidR="000F7495" w:rsidRPr="000D14D2" w:rsidRDefault="000F7495" w:rsidP="000D14D2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  <w:r w:rsidRPr="000D14D2">
        <w:rPr>
          <w:rFonts w:ascii="Courier New" w:hAnsi="Courier New" w:cs="Courier New"/>
          <w:color w:val="000000"/>
          <w:spacing w:val="10"/>
          <w:sz w:val="24"/>
          <w:szCs w:val="24"/>
        </w:rPr>
        <w:t>ПОСТАНОВЛЕНИЕ</w:t>
      </w:r>
    </w:p>
    <w:p w:rsidR="000F7495" w:rsidRPr="000D14D2" w:rsidRDefault="000F7495" w:rsidP="000D14D2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0D14D2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от 20.0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7</w:t>
      </w:r>
      <w:r w:rsidRPr="000D14D2">
        <w:rPr>
          <w:rFonts w:ascii="Times New Roman" w:hAnsi="Times New Roman"/>
          <w:b/>
          <w:bCs/>
          <w:color w:val="000000"/>
          <w:sz w:val="24"/>
          <w:szCs w:val="24"/>
        </w:rPr>
        <w:t xml:space="preserve">.2016                                                                                                   №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408</w:t>
      </w:r>
    </w:p>
    <w:p w:rsidR="000F7495" w:rsidRPr="000D14D2" w:rsidRDefault="000F7495" w:rsidP="000D14D2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D14D2">
        <w:rPr>
          <w:rFonts w:ascii="Times New Roman" w:hAnsi="Times New Roman"/>
          <w:color w:val="000000"/>
          <w:spacing w:val="-2"/>
          <w:sz w:val="24"/>
          <w:szCs w:val="24"/>
        </w:rPr>
        <w:t>ст-ца Старощербиновская</w:t>
      </w:r>
    </w:p>
    <w:p w:rsidR="000F7495" w:rsidRDefault="000F7495" w:rsidP="00EF48A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F7495" w:rsidRPr="000D14D2" w:rsidRDefault="000F7495" w:rsidP="00EF48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14D2">
        <w:rPr>
          <w:rFonts w:ascii="Times New Roman" w:hAnsi="Times New Roman"/>
          <w:b/>
          <w:sz w:val="24"/>
          <w:szCs w:val="24"/>
        </w:rPr>
        <w:t xml:space="preserve">О внесении изменения в постановление </w:t>
      </w:r>
    </w:p>
    <w:p w:rsidR="000F7495" w:rsidRPr="000D14D2" w:rsidRDefault="000F7495" w:rsidP="002737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14D2">
        <w:rPr>
          <w:rFonts w:ascii="Times New Roman" w:hAnsi="Times New Roman"/>
          <w:b/>
          <w:sz w:val="24"/>
          <w:szCs w:val="24"/>
        </w:rPr>
        <w:t xml:space="preserve">администрации муниципального образования </w:t>
      </w:r>
    </w:p>
    <w:p w:rsidR="000F7495" w:rsidRPr="000D14D2" w:rsidRDefault="000F7495" w:rsidP="002737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14D2">
        <w:rPr>
          <w:rFonts w:ascii="Times New Roman" w:hAnsi="Times New Roman"/>
          <w:b/>
          <w:sz w:val="24"/>
          <w:szCs w:val="24"/>
        </w:rPr>
        <w:t xml:space="preserve">Щербиновский район от 9 декабря 2014 года № 706 </w:t>
      </w:r>
    </w:p>
    <w:p w:rsidR="000F7495" w:rsidRPr="000D14D2" w:rsidRDefault="000F7495" w:rsidP="002737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14D2">
        <w:rPr>
          <w:rFonts w:ascii="Times New Roman" w:hAnsi="Times New Roman"/>
          <w:b/>
          <w:sz w:val="24"/>
          <w:szCs w:val="24"/>
        </w:rPr>
        <w:t xml:space="preserve">«Об утверждении муниципальной программы </w:t>
      </w:r>
    </w:p>
    <w:p w:rsidR="000F7495" w:rsidRPr="000D14D2" w:rsidRDefault="000F7495" w:rsidP="002737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14D2">
        <w:rPr>
          <w:rFonts w:ascii="Times New Roman" w:hAnsi="Times New Roman"/>
          <w:b/>
          <w:sz w:val="24"/>
          <w:szCs w:val="24"/>
        </w:rPr>
        <w:t xml:space="preserve">муниципального образования Щербиновский район </w:t>
      </w:r>
    </w:p>
    <w:p w:rsidR="000F7495" w:rsidRPr="000D14D2" w:rsidRDefault="000F7495" w:rsidP="00EF48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14D2">
        <w:rPr>
          <w:rFonts w:ascii="Times New Roman" w:hAnsi="Times New Roman"/>
          <w:b/>
          <w:sz w:val="24"/>
          <w:szCs w:val="24"/>
        </w:rPr>
        <w:t xml:space="preserve">«Молодежь муниципального образования </w:t>
      </w:r>
    </w:p>
    <w:p w:rsidR="000F7495" w:rsidRPr="000D14D2" w:rsidRDefault="000F7495" w:rsidP="00EF48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14D2">
        <w:rPr>
          <w:rFonts w:ascii="Times New Roman" w:hAnsi="Times New Roman"/>
          <w:b/>
          <w:sz w:val="24"/>
          <w:szCs w:val="24"/>
        </w:rPr>
        <w:t xml:space="preserve">Щербиновский район» </w:t>
      </w:r>
    </w:p>
    <w:p w:rsidR="000F7495" w:rsidRPr="000D14D2" w:rsidRDefault="000F7495" w:rsidP="00EF48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F7495" w:rsidRPr="000D14D2" w:rsidRDefault="000F7495" w:rsidP="0064198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D14D2">
        <w:rPr>
          <w:rFonts w:ascii="Times New Roman" w:hAnsi="Times New Roman"/>
          <w:spacing w:val="-2"/>
          <w:sz w:val="24"/>
          <w:szCs w:val="24"/>
        </w:rPr>
        <w:t>В соответствии с Федеральным законом от 6 октября 2003 года № 131 - ФЗ</w:t>
      </w:r>
      <w:r w:rsidRPr="000D14D2">
        <w:rPr>
          <w:rFonts w:ascii="Times New Roman" w:hAnsi="Times New Roman"/>
          <w:sz w:val="24"/>
          <w:szCs w:val="24"/>
        </w:rPr>
        <w:t xml:space="preserve"> «Об общих принципах организации местного самоуправления в Российской Федерации», Уставом м</w:t>
      </w:r>
      <w:r w:rsidRPr="000D14D2">
        <w:rPr>
          <w:rFonts w:ascii="Times New Roman" w:hAnsi="Times New Roman"/>
          <w:sz w:val="24"/>
          <w:szCs w:val="24"/>
        </w:rPr>
        <w:t>у</w:t>
      </w:r>
      <w:r w:rsidRPr="000D14D2">
        <w:rPr>
          <w:rFonts w:ascii="Times New Roman" w:hAnsi="Times New Roman"/>
          <w:sz w:val="24"/>
          <w:szCs w:val="24"/>
        </w:rPr>
        <w:t>ниципального образования Щербиновский район, постановлениями администрации муниц</w:t>
      </w:r>
      <w:r w:rsidRPr="000D14D2">
        <w:rPr>
          <w:rFonts w:ascii="Times New Roman" w:hAnsi="Times New Roman"/>
          <w:sz w:val="24"/>
          <w:szCs w:val="24"/>
        </w:rPr>
        <w:t>и</w:t>
      </w:r>
      <w:r w:rsidRPr="000D14D2">
        <w:rPr>
          <w:rFonts w:ascii="Times New Roman" w:hAnsi="Times New Roman"/>
          <w:sz w:val="24"/>
          <w:szCs w:val="24"/>
        </w:rPr>
        <w:t>пального образования Щербиновский район: от 7 июля 2014 года № 341 «О порядке прин</w:t>
      </w:r>
      <w:r w:rsidRPr="000D14D2">
        <w:rPr>
          <w:rFonts w:ascii="Times New Roman" w:hAnsi="Times New Roman"/>
          <w:sz w:val="24"/>
          <w:szCs w:val="24"/>
        </w:rPr>
        <w:t>я</w:t>
      </w:r>
      <w:r w:rsidRPr="000D14D2">
        <w:rPr>
          <w:rFonts w:ascii="Times New Roman" w:hAnsi="Times New Roman"/>
          <w:sz w:val="24"/>
          <w:szCs w:val="24"/>
        </w:rPr>
        <w:t>тия решения о разработке, формирования, реализации и оценки эффективности реализации муниципал</w:t>
      </w:r>
      <w:r w:rsidRPr="000D14D2">
        <w:rPr>
          <w:rFonts w:ascii="Times New Roman" w:hAnsi="Times New Roman"/>
          <w:sz w:val="24"/>
          <w:szCs w:val="24"/>
        </w:rPr>
        <w:t>ь</w:t>
      </w:r>
      <w:r w:rsidRPr="000D14D2">
        <w:rPr>
          <w:rFonts w:ascii="Times New Roman" w:hAnsi="Times New Roman"/>
          <w:sz w:val="24"/>
          <w:szCs w:val="24"/>
        </w:rPr>
        <w:t>ных программ муниципального образования Щербиновский район», от 14 июля 2014 года № 354 «Об утверждении Перечня муниципальных программ муниципального о</w:t>
      </w:r>
      <w:r w:rsidRPr="000D14D2">
        <w:rPr>
          <w:rFonts w:ascii="Times New Roman" w:hAnsi="Times New Roman"/>
          <w:sz w:val="24"/>
          <w:szCs w:val="24"/>
        </w:rPr>
        <w:t>б</w:t>
      </w:r>
      <w:r w:rsidRPr="000D14D2">
        <w:rPr>
          <w:rFonts w:ascii="Times New Roman" w:hAnsi="Times New Roman"/>
          <w:sz w:val="24"/>
          <w:szCs w:val="24"/>
        </w:rPr>
        <w:t>разования Щербиновский район» п о с т а н о в л я ю:</w:t>
      </w:r>
    </w:p>
    <w:p w:rsidR="000F7495" w:rsidRPr="000D14D2" w:rsidRDefault="000F7495" w:rsidP="000075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14D2">
        <w:rPr>
          <w:rFonts w:ascii="Times New Roman" w:hAnsi="Times New Roman"/>
          <w:sz w:val="24"/>
          <w:szCs w:val="24"/>
        </w:rPr>
        <w:t>1. Внести в постановление администрации муниципального образования Щербино</w:t>
      </w:r>
      <w:r w:rsidRPr="000D14D2">
        <w:rPr>
          <w:rFonts w:ascii="Times New Roman" w:hAnsi="Times New Roman"/>
          <w:sz w:val="24"/>
          <w:szCs w:val="24"/>
        </w:rPr>
        <w:t>в</w:t>
      </w:r>
      <w:r w:rsidRPr="000D14D2">
        <w:rPr>
          <w:rFonts w:ascii="Times New Roman" w:hAnsi="Times New Roman"/>
          <w:sz w:val="24"/>
          <w:szCs w:val="24"/>
        </w:rPr>
        <w:t>ский район от 9 декабря 2014 года № 706 «Об утверждении муниципальной программы м</w:t>
      </w:r>
      <w:r w:rsidRPr="000D14D2">
        <w:rPr>
          <w:rFonts w:ascii="Times New Roman" w:hAnsi="Times New Roman"/>
          <w:sz w:val="24"/>
          <w:szCs w:val="24"/>
        </w:rPr>
        <w:t>у</w:t>
      </w:r>
      <w:r w:rsidRPr="000D14D2">
        <w:rPr>
          <w:rFonts w:ascii="Times New Roman" w:hAnsi="Times New Roman"/>
          <w:sz w:val="24"/>
          <w:szCs w:val="24"/>
        </w:rPr>
        <w:t>ниципального образования Щербиновский район «М</w:t>
      </w:r>
      <w:r w:rsidRPr="000D14D2">
        <w:rPr>
          <w:rFonts w:ascii="Times New Roman" w:hAnsi="Times New Roman"/>
          <w:sz w:val="24"/>
          <w:szCs w:val="24"/>
        </w:rPr>
        <w:t>о</w:t>
      </w:r>
      <w:r w:rsidRPr="000D14D2">
        <w:rPr>
          <w:rFonts w:ascii="Times New Roman" w:hAnsi="Times New Roman"/>
          <w:sz w:val="24"/>
          <w:szCs w:val="24"/>
        </w:rPr>
        <w:t>лодежь муниципального образования Щербиновский район» изменение, изл</w:t>
      </w:r>
      <w:r w:rsidRPr="000D14D2">
        <w:rPr>
          <w:rFonts w:ascii="Times New Roman" w:hAnsi="Times New Roman"/>
          <w:sz w:val="24"/>
          <w:szCs w:val="24"/>
        </w:rPr>
        <w:t>о</w:t>
      </w:r>
      <w:r w:rsidRPr="000D14D2">
        <w:rPr>
          <w:rFonts w:ascii="Times New Roman" w:hAnsi="Times New Roman"/>
          <w:sz w:val="24"/>
          <w:szCs w:val="24"/>
        </w:rPr>
        <w:t>жив приложение к постановлению в новой редакции (прилагается).</w:t>
      </w:r>
    </w:p>
    <w:p w:rsidR="000F7495" w:rsidRPr="000D14D2" w:rsidRDefault="000F7495" w:rsidP="00A1307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14D2">
        <w:rPr>
          <w:rFonts w:ascii="Times New Roman" w:hAnsi="Times New Roman"/>
          <w:sz w:val="24"/>
          <w:szCs w:val="24"/>
        </w:rPr>
        <w:t>2. Признать утратившим силу постановление администрации муниципального образ</w:t>
      </w:r>
      <w:r w:rsidRPr="000D14D2">
        <w:rPr>
          <w:rFonts w:ascii="Times New Roman" w:hAnsi="Times New Roman"/>
          <w:sz w:val="24"/>
          <w:szCs w:val="24"/>
        </w:rPr>
        <w:t>о</w:t>
      </w:r>
      <w:r w:rsidRPr="000D14D2">
        <w:rPr>
          <w:rFonts w:ascii="Times New Roman" w:hAnsi="Times New Roman"/>
          <w:sz w:val="24"/>
          <w:szCs w:val="24"/>
        </w:rPr>
        <w:t>вания Щербиновский район от 29 июня 2016 года № 360 «О внесении изменения в постано</w:t>
      </w:r>
      <w:r w:rsidRPr="000D14D2">
        <w:rPr>
          <w:rFonts w:ascii="Times New Roman" w:hAnsi="Times New Roman"/>
          <w:sz w:val="24"/>
          <w:szCs w:val="24"/>
        </w:rPr>
        <w:t>в</w:t>
      </w:r>
      <w:r w:rsidRPr="000D14D2">
        <w:rPr>
          <w:rFonts w:ascii="Times New Roman" w:hAnsi="Times New Roman"/>
          <w:sz w:val="24"/>
          <w:szCs w:val="24"/>
        </w:rPr>
        <w:t>ление администрации муниципального образ</w:t>
      </w:r>
      <w:r w:rsidRPr="000D14D2">
        <w:rPr>
          <w:rFonts w:ascii="Times New Roman" w:hAnsi="Times New Roman"/>
          <w:sz w:val="24"/>
          <w:szCs w:val="24"/>
        </w:rPr>
        <w:t>о</w:t>
      </w:r>
      <w:r w:rsidRPr="000D14D2">
        <w:rPr>
          <w:rFonts w:ascii="Times New Roman" w:hAnsi="Times New Roman"/>
          <w:sz w:val="24"/>
          <w:szCs w:val="24"/>
        </w:rPr>
        <w:t>вания Щербиновский район от 9 декабря 2014 года № 706 «Об утверждении муниципальной программы муниципального образования Щербиновский район «Молодежь муниципального образования Щербиновский район».</w:t>
      </w:r>
    </w:p>
    <w:p w:rsidR="000F7495" w:rsidRPr="000D14D2" w:rsidRDefault="000F7495" w:rsidP="00A105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14D2">
        <w:rPr>
          <w:rFonts w:ascii="Times New Roman" w:hAnsi="Times New Roman"/>
          <w:sz w:val="24"/>
          <w:szCs w:val="24"/>
        </w:rPr>
        <w:t>3. Отделу по взаимодействию с органами местного самоуправления администрации муниципального образования Щербиновский район (Лунева) разместить настоящее пост</w:t>
      </w:r>
      <w:r w:rsidRPr="000D14D2">
        <w:rPr>
          <w:rFonts w:ascii="Times New Roman" w:hAnsi="Times New Roman"/>
          <w:sz w:val="24"/>
          <w:szCs w:val="24"/>
        </w:rPr>
        <w:t>а</w:t>
      </w:r>
      <w:r w:rsidRPr="000D14D2">
        <w:rPr>
          <w:rFonts w:ascii="Times New Roman" w:hAnsi="Times New Roman"/>
          <w:sz w:val="24"/>
          <w:szCs w:val="24"/>
        </w:rPr>
        <w:t>новление на официальном сайте администрации муниципального образования Щербино</w:t>
      </w:r>
      <w:r w:rsidRPr="000D14D2">
        <w:rPr>
          <w:rFonts w:ascii="Times New Roman" w:hAnsi="Times New Roman"/>
          <w:sz w:val="24"/>
          <w:szCs w:val="24"/>
        </w:rPr>
        <w:t>в</w:t>
      </w:r>
      <w:r w:rsidRPr="000D14D2">
        <w:rPr>
          <w:rFonts w:ascii="Times New Roman" w:hAnsi="Times New Roman"/>
          <w:sz w:val="24"/>
          <w:szCs w:val="24"/>
        </w:rPr>
        <w:t>ский район.</w:t>
      </w:r>
    </w:p>
    <w:p w:rsidR="000F7495" w:rsidRPr="000D14D2" w:rsidRDefault="000F7495" w:rsidP="00A105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14D2">
        <w:rPr>
          <w:rFonts w:ascii="Times New Roman" w:hAnsi="Times New Roman"/>
          <w:sz w:val="24"/>
          <w:szCs w:val="24"/>
        </w:rPr>
        <w:t>4. Опубликовать настоящее постановление в периодическом печатном издании «И</w:t>
      </w:r>
      <w:r w:rsidRPr="000D14D2">
        <w:rPr>
          <w:rFonts w:ascii="Times New Roman" w:hAnsi="Times New Roman"/>
          <w:sz w:val="24"/>
          <w:szCs w:val="24"/>
        </w:rPr>
        <w:t>н</w:t>
      </w:r>
      <w:r w:rsidRPr="000D14D2">
        <w:rPr>
          <w:rFonts w:ascii="Times New Roman" w:hAnsi="Times New Roman"/>
          <w:sz w:val="24"/>
          <w:szCs w:val="24"/>
        </w:rPr>
        <w:t>формационный бюллетень органов местного самоуправления м</w:t>
      </w:r>
      <w:r w:rsidRPr="000D14D2">
        <w:rPr>
          <w:rFonts w:ascii="Times New Roman" w:hAnsi="Times New Roman"/>
          <w:sz w:val="24"/>
          <w:szCs w:val="24"/>
        </w:rPr>
        <w:t>у</w:t>
      </w:r>
      <w:r w:rsidRPr="000D14D2">
        <w:rPr>
          <w:rFonts w:ascii="Times New Roman" w:hAnsi="Times New Roman"/>
          <w:sz w:val="24"/>
          <w:szCs w:val="24"/>
        </w:rPr>
        <w:t>ниципального образования Щербиновский район».</w:t>
      </w:r>
    </w:p>
    <w:p w:rsidR="000F7495" w:rsidRPr="000D14D2" w:rsidRDefault="000F7495" w:rsidP="00A1052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D14D2">
        <w:rPr>
          <w:rFonts w:ascii="Times New Roman" w:hAnsi="Times New Roman"/>
          <w:sz w:val="24"/>
          <w:szCs w:val="24"/>
        </w:rPr>
        <w:t>5. Постановление вступает в силу на следующий день после его официального опу</w:t>
      </w:r>
      <w:r w:rsidRPr="000D14D2">
        <w:rPr>
          <w:rFonts w:ascii="Times New Roman" w:hAnsi="Times New Roman"/>
          <w:sz w:val="24"/>
          <w:szCs w:val="24"/>
        </w:rPr>
        <w:t>б</w:t>
      </w:r>
      <w:r w:rsidRPr="000D14D2">
        <w:rPr>
          <w:rFonts w:ascii="Times New Roman" w:hAnsi="Times New Roman"/>
          <w:sz w:val="24"/>
          <w:szCs w:val="24"/>
        </w:rPr>
        <w:t>ликования.</w:t>
      </w:r>
    </w:p>
    <w:p w:rsidR="000F7495" w:rsidRPr="000D14D2" w:rsidRDefault="000F7495" w:rsidP="00E405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7495" w:rsidRPr="000D14D2" w:rsidRDefault="000F7495" w:rsidP="00E405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7495" w:rsidRPr="000D14D2" w:rsidRDefault="000F7495" w:rsidP="00E405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7495" w:rsidRPr="000D14D2" w:rsidRDefault="000F7495" w:rsidP="00E405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4D2">
        <w:rPr>
          <w:rFonts w:ascii="Times New Roman" w:hAnsi="Times New Roman"/>
          <w:sz w:val="24"/>
          <w:szCs w:val="24"/>
        </w:rPr>
        <w:t>Глава</w:t>
      </w:r>
    </w:p>
    <w:p w:rsidR="000F7495" w:rsidRPr="000D14D2" w:rsidRDefault="000F7495" w:rsidP="00E405D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4D2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</w:p>
    <w:p w:rsidR="000F7495" w:rsidRDefault="000F7495" w:rsidP="00EF48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14D2">
        <w:rPr>
          <w:rFonts w:ascii="Times New Roman" w:hAnsi="Times New Roman"/>
          <w:sz w:val="24"/>
          <w:szCs w:val="24"/>
        </w:rPr>
        <w:t xml:space="preserve">Щербиновский район  </w:t>
      </w:r>
      <w:r w:rsidRPr="000D14D2">
        <w:rPr>
          <w:rFonts w:ascii="Times New Roman" w:hAnsi="Times New Roman"/>
          <w:sz w:val="24"/>
          <w:szCs w:val="24"/>
        </w:rPr>
        <w:tab/>
      </w:r>
      <w:r w:rsidRPr="000D14D2">
        <w:rPr>
          <w:rFonts w:ascii="Times New Roman" w:hAnsi="Times New Roman"/>
          <w:sz w:val="24"/>
          <w:szCs w:val="24"/>
        </w:rPr>
        <w:tab/>
      </w:r>
      <w:r w:rsidRPr="000D14D2">
        <w:rPr>
          <w:rFonts w:ascii="Times New Roman" w:hAnsi="Times New Roman"/>
          <w:sz w:val="24"/>
          <w:szCs w:val="24"/>
        </w:rPr>
        <w:tab/>
      </w:r>
      <w:r w:rsidRPr="000D14D2">
        <w:rPr>
          <w:rFonts w:ascii="Times New Roman" w:hAnsi="Times New Roman"/>
          <w:sz w:val="24"/>
          <w:szCs w:val="24"/>
        </w:rPr>
        <w:tab/>
      </w:r>
      <w:r w:rsidRPr="000D14D2">
        <w:rPr>
          <w:rFonts w:ascii="Times New Roman" w:hAnsi="Times New Roman"/>
          <w:sz w:val="24"/>
          <w:szCs w:val="24"/>
        </w:rPr>
        <w:tab/>
      </w:r>
      <w:r w:rsidRPr="000D14D2">
        <w:rPr>
          <w:rFonts w:ascii="Times New Roman" w:hAnsi="Times New Roman"/>
          <w:sz w:val="24"/>
          <w:szCs w:val="24"/>
        </w:rPr>
        <w:tab/>
      </w:r>
      <w:r w:rsidRPr="000D14D2">
        <w:rPr>
          <w:rFonts w:ascii="Times New Roman" w:hAnsi="Times New Roman"/>
          <w:sz w:val="24"/>
          <w:szCs w:val="24"/>
        </w:rPr>
        <w:tab/>
        <w:t xml:space="preserve">       С.Ю. Цирульник</w:t>
      </w:r>
    </w:p>
    <w:tbl>
      <w:tblPr>
        <w:tblW w:w="0" w:type="auto"/>
        <w:tblInd w:w="-106" w:type="dxa"/>
        <w:tblLook w:val="00A0"/>
      </w:tblPr>
      <w:tblGrid>
        <w:gridCol w:w="4927"/>
        <w:gridCol w:w="4927"/>
      </w:tblGrid>
      <w:tr w:rsidR="000F7495" w:rsidRPr="004F38EF" w:rsidTr="00456406">
        <w:tc>
          <w:tcPr>
            <w:tcW w:w="4927" w:type="dxa"/>
          </w:tcPr>
          <w:p w:rsidR="000F7495" w:rsidRPr="004F38EF" w:rsidRDefault="000F7495" w:rsidP="00456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927" w:type="dxa"/>
          </w:tcPr>
          <w:p w:rsidR="000F7495" w:rsidRPr="004F38EF" w:rsidRDefault="000F7495" w:rsidP="004564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</w:t>
            </w:r>
          </w:p>
          <w:p w:rsidR="000F7495" w:rsidRPr="004F38EF" w:rsidRDefault="000F7495" w:rsidP="004564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постановлению администрации </w:t>
            </w:r>
          </w:p>
          <w:p w:rsidR="000F7495" w:rsidRPr="004F38EF" w:rsidRDefault="000F7495" w:rsidP="004564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муниципального образования </w:t>
            </w:r>
          </w:p>
          <w:p w:rsidR="000F7495" w:rsidRPr="004F38EF" w:rsidRDefault="000F7495" w:rsidP="004564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Щербиновский район</w:t>
            </w:r>
          </w:p>
          <w:p w:rsidR="000F7495" w:rsidRPr="004F38EF" w:rsidRDefault="000F7495" w:rsidP="004564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от 20.07.2016  № 408</w:t>
            </w:r>
          </w:p>
          <w:p w:rsidR="000F7495" w:rsidRPr="004F38EF" w:rsidRDefault="000F7495" w:rsidP="0045640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F7495" w:rsidRPr="004F38EF" w:rsidRDefault="000F7495" w:rsidP="004564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«ПРИЛОЖЕНИЕ</w:t>
            </w:r>
          </w:p>
          <w:p w:rsidR="000F7495" w:rsidRPr="004F38EF" w:rsidRDefault="000F7495" w:rsidP="004564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F7495" w:rsidRPr="004F38EF" w:rsidRDefault="000F7495" w:rsidP="004564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УТВЕРЖДЕНА</w:t>
            </w:r>
          </w:p>
          <w:p w:rsidR="000F7495" w:rsidRPr="004F38EF" w:rsidRDefault="000F7495" w:rsidP="004564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постановлением администрации </w:t>
            </w:r>
          </w:p>
          <w:p w:rsidR="000F7495" w:rsidRPr="004F38EF" w:rsidRDefault="000F7495" w:rsidP="004564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муниципального образования</w:t>
            </w:r>
          </w:p>
          <w:p w:rsidR="000F7495" w:rsidRPr="004F38EF" w:rsidRDefault="000F7495" w:rsidP="004564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Щербиновский район </w:t>
            </w:r>
          </w:p>
          <w:p w:rsidR="000F7495" w:rsidRPr="004F38EF" w:rsidRDefault="000F7495" w:rsidP="00456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от 9 декабря 2014 года № 706</w:t>
            </w:r>
          </w:p>
          <w:p w:rsidR="000F7495" w:rsidRPr="004F38EF" w:rsidRDefault="000F7495" w:rsidP="00456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(в редакции постановления </w:t>
            </w:r>
          </w:p>
          <w:p w:rsidR="000F7495" w:rsidRPr="004F38EF" w:rsidRDefault="000F7495" w:rsidP="00456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администрации муниципального </w:t>
            </w:r>
          </w:p>
          <w:p w:rsidR="000F7495" w:rsidRPr="004F38EF" w:rsidRDefault="000F7495" w:rsidP="00456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образования Щербиновский район</w:t>
            </w:r>
          </w:p>
          <w:p w:rsidR="000F7495" w:rsidRPr="004F38EF" w:rsidRDefault="000F7495" w:rsidP="00456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от 20.07.2016  № 408)</w:t>
            </w:r>
          </w:p>
        </w:tc>
      </w:tr>
    </w:tbl>
    <w:p w:rsidR="000F7495" w:rsidRPr="004F38EF" w:rsidRDefault="000F7495" w:rsidP="00C22A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0F7495" w:rsidRPr="004F38EF" w:rsidRDefault="000F7495" w:rsidP="00C22A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7495" w:rsidRPr="004F38EF" w:rsidRDefault="000F7495" w:rsidP="00C22A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F38EF">
        <w:rPr>
          <w:rFonts w:ascii="Times New Roman" w:hAnsi="Times New Roman"/>
          <w:b/>
          <w:bCs/>
          <w:sz w:val="24"/>
          <w:szCs w:val="24"/>
        </w:rPr>
        <w:t>МУНИЦИПАЛЬНАЯ ПРОГРАММА</w:t>
      </w:r>
    </w:p>
    <w:p w:rsidR="000F7495" w:rsidRPr="004F38EF" w:rsidRDefault="000F7495" w:rsidP="00C22A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F38EF">
        <w:rPr>
          <w:rFonts w:ascii="Times New Roman" w:hAnsi="Times New Roman"/>
          <w:b/>
          <w:bCs/>
          <w:sz w:val="24"/>
          <w:szCs w:val="24"/>
        </w:rPr>
        <w:t>муниципального образования Щербиновский район</w:t>
      </w:r>
    </w:p>
    <w:p w:rsidR="000F7495" w:rsidRPr="004F38EF" w:rsidRDefault="000F7495" w:rsidP="00C22A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F38EF">
        <w:rPr>
          <w:rFonts w:ascii="Times New Roman" w:hAnsi="Times New Roman"/>
          <w:b/>
          <w:bCs/>
          <w:sz w:val="24"/>
          <w:szCs w:val="24"/>
        </w:rPr>
        <w:t xml:space="preserve"> «Молодежь муниципального образования Щербиновский район»</w:t>
      </w:r>
    </w:p>
    <w:p w:rsidR="000F7495" w:rsidRPr="004F38EF" w:rsidRDefault="000F7495" w:rsidP="00C22A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F7495" w:rsidRPr="004F38EF" w:rsidRDefault="000F7495" w:rsidP="00C22A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F38EF">
        <w:rPr>
          <w:rFonts w:ascii="Times New Roman" w:hAnsi="Times New Roman"/>
          <w:b/>
          <w:sz w:val="24"/>
          <w:szCs w:val="24"/>
        </w:rPr>
        <w:t>ПАСПОРТ</w:t>
      </w:r>
    </w:p>
    <w:p w:rsidR="000F7495" w:rsidRPr="004F38EF" w:rsidRDefault="000F7495" w:rsidP="00C22A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F38EF">
        <w:rPr>
          <w:rFonts w:ascii="Times New Roman" w:hAnsi="Times New Roman"/>
          <w:b/>
          <w:sz w:val="24"/>
          <w:szCs w:val="24"/>
        </w:rPr>
        <w:t xml:space="preserve">муниципальной программы </w:t>
      </w:r>
    </w:p>
    <w:p w:rsidR="000F7495" w:rsidRPr="004F38EF" w:rsidRDefault="000F7495" w:rsidP="00C22A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F38EF">
        <w:rPr>
          <w:rFonts w:ascii="Times New Roman" w:hAnsi="Times New Roman"/>
          <w:b/>
          <w:sz w:val="24"/>
          <w:szCs w:val="24"/>
        </w:rPr>
        <w:t>муниципального образования Щербиновский район</w:t>
      </w:r>
    </w:p>
    <w:p w:rsidR="000F7495" w:rsidRPr="004F38EF" w:rsidRDefault="000F7495" w:rsidP="00C22A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F38EF">
        <w:rPr>
          <w:rFonts w:ascii="Times New Roman" w:hAnsi="Times New Roman"/>
          <w:b/>
          <w:sz w:val="24"/>
          <w:szCs w:val="24"/>
        </w:rPr>
        <w:t xml:space="preserve">«Молодежь муниципального образования Щербиновский район» </w:t>
      </w:r>
    </w:p>
    <w:p w:rsidR="000F7495" w:rsidRPr="004F38EF" w:rsidRDefault="000F7495" w:rsidP="00C22A9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ook w:val="01E0"/>
      </w:tblPr>
      <w:tblGrid>
        <w:gridCol w:w="4265"/>
        <w:gridCol w:w="654"/>
        <w:gridCol w:w="4935"/>
      </w:tblGrid>
      <w:tr w:rsidR="000F7495" w:rsidRPr="004F38EF" w:rsidTr="00456406">
        <w:tc>
          <w:tcPr>
            <w:tcW w:w="2164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муниципальной пр</w:t>
            </w: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граммы</w:t>
            </w:r>
          </w:p>
        </w:tc>
        <w:tc>
          <w:tcPr>
            <w:tcW w:w="332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4" w:type="pct"/>
          </w:tcPr>
          <w:p w:rsidR="000F7495" w:rsidRPr="004F38EF" w:rsidRDefault="000F7495" w:rsidP="004564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муниципальная программа 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муниц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и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пального образования Щербиновский район</w:t>
            </w: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«Мол</w:t>
            </w: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дежь муниципального</w:t>
            </w:r>
          </w:p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образования Щербиновский район»</w:t>
            </w:r>
          </w:p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(далее – муниципальная программа)</w:t>
            </w:r>
          </w:p>
        </w:tc>
      </w:tr>
      <w:tr w:rsidR="000F7495" w:rsidRPr="004F38EF" w:rsidTr="00456406">
        <w:tc>
          <w:tcPr>
            <w:tcW w:w="2164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4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495" w:rsidRPr="004F38EF" w:rsidTr="00456406">
        <w:tc>
          <w:tcPr>
            <w:tcW w:w="2164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Координатор муниципальной пр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о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332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4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отдел по делам молодежи администрации муниципального образования Щербиновский район (далее – отдел по делам молодежи)</w:t>
            </w:r>
          </w:p>
        </w:tc>
      </w:tr>
      <w:tr w:rsidR="000F7495" w:rsidRPr="004F38EF" w:rsidTr="00456406">
        <w:tc>
          <w:tcPr>
            <w:tcW w:w="2164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4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495" w:rsidRPr="004F38EF" w:rsidTr="00456406">
        <w:tc>
          <w:tcPr>
            <w:tcW w:w="2164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 xml:space="preserve">Координаторы подпрограмм </w:t>
            </w:r>
          </w:p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32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4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подпрограммы отсутствуют</w:t>
            </w:r>
          </w:p>
        </w:tc>
      </w:tr>
      <w:tr w:rsidR="000F7495" w:rsidRPr="004F38EF" w:rsidTr="00456406">
        <w:tc>
          <w:tcPr>
            <w:tcW w:w="2164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Участники муниципальной</w:t>
            </w:r>
          </w:p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332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4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 xml:space="preserve">отдел по делам молодежи; </w:t>
            </w:r>
          </w:p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м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у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ниципального образования Щербиновский район «Центр комплексного социального о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б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служивания молодежи «Горизонт» (далее – МБУ ЦКСОМ «Горизонт»)</w:t>
            </w:r>
          </w:p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495" w:rsidRPr="004F38EF" w:rsidTr="00456406">
        <w:tc>
          <w:tcPr>
            <w:tcW w:w="2164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Подпрограммы муниципальной пр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о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  <w:p w:rsidR="000F7495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4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Подпрограммы отсутствуют</w:t>
            </w:r>
          </w:p>
        </w:tc>
      </w:tr>
      <w:tr w:rsidR="000F7495" w:rsidRPr="004F38EF" w:rsidTr="00456406">
        <w:tc>
          <w:tcPr>
            <w:tcW w:w="2164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 xml:space="preserve">Ведомственные целевые </w:t>
            </w:r>
          </w:p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332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4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Ведомственные целевые программы отсутс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т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вуют</w:t>
            </w:r>
          </w:p>
        </w:tc>
      </w:tr>
      <w:tr w:rsidR="000F7495" w:rsidRPr="004F38EF" w:rsidTr="00456406">
        <w:tc>
          <w:tcPr>
            <w:tcW w:w="2164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Основные мероприятия муниципал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ь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ной программы</w:t>
            </w:r>
          </w:p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4" w:type="pct"/>
          </w:tcPr>
          <w:p w:rsidR="000F7495" w:rsidRPr="004F38EF" w:rsidRDefault="000F7495" w:rsidP="00456406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F7495" w:rsidRPr="004F38EF" w:rsidRDefault="000F7495" w:rsidP="00456406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3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№ 1 «Орган</w:t>
            </w:r>
            <w:r w:rsidRPr="004F3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4F3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зация и проведение социально-значимых меропри</w:t>
            </w:r>
            <w:r w:rsidRPr="004F3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4F3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тий в области м</w:t>
            </w:r>
            <w:r w:rsidRPr="004F3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F3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лодежной политики»;</w:t>
            </w:r>
          </w:p>
          <w:p w:rsidR="000F7495" w:rsidRPr="004F38EF" w:rsidRDefault="000F7495" w:rsidP="00456406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F7495" w:rsidRPr="004F38EF" w:rsidRDefault="000F7495" w:rsidP="00456406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3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№ 2 «Обесп</w:t>
            </w:r>
            <w:r w:rsidRPr="004F3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F3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чение деятельности учреждения в сфере молоде</w:t>
            </w:r>
            <w:r w:rsidRPr="004F3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4F3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политики»;</w:t>
            </w:r>
          </w:p>
          <w:p w:rsidR="000F7495" w:rsidRPr="004F38EF" w:rsidRDefault="000F7495" w:rsidP="00456406">
            <w:pPr>
              <w:pStyle w:val="ConsPlusNormal"/>
              <w:suppressAutoHyphens w:val="0"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№ 3 «Обесп</w:t>
            </w: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чение деятельности отдела по делам молодежи а</w:t>
            </w: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министрации муниц</w:t>
            </w: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пального образования Щербиновский район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495" w:rsidRPr="004F38EF" w:rsidTr="00456406">
        <w:tc>
          <w:tcPr>
            <w:tcW w:w="2164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Цель муниципальной</w:t>
            </w:r>
          </w:p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332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4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развитие и реализация потенциала м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о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лодежи в интересах муниципального образования Щербиновский район</w:t>
            </w:r>
          </w:p>
        </w:tc>
      </w:tr>
      <w:tr w:rsidR="000F7495" w:rsidRPr="004F38EF" w:rsidTr="00456406">
        <w:tc>
          <w:tcPr>
            <w:tcW w:w="2164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4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495" w:rsidRPr="004F38EF" w:rsidTr="00456406">
        <w:tc>
          <w:tcPr>
            <w:tcW w:w="2164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 xml:space="preserve">Задачи муниципальной </w:t>
            </w:r>
          </w:p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332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4" w:type="pct"/>
          </w:tcPr>
          <w:p w:rsidR="000F7495" w:rsidRPr="004F38EF" w:rsidRDefault="000F7495" w:rsidP="0045640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содействие решению социально-экономических проблем молодежи, профе</w:t>
            </w: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сионального самоопределения и занятости молодежи муниципальн</w:t>
            </w: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го образования Щербиновский район</w:t>
            </w:r>
          </w:p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495" w:rsidRPr="004F38EF" w:rsidTr="00456406">
        <w:tc>
          <w:tcPr>
            <w:tcW w:w="2164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Перечень целевых показателей мун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и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ципальной программы</w:t>
            </w:r>
          </w:p>
        </w:tc>
        <w:tc>
          <w:tcPr>
            <w:tcW w:w="332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4" w:type="pct"/>
          </w:tcPr>
          <w:p w:rsidR="000F7495" w:rsidRPr="004F38EF" w:rsidRDefault="000F7495" w:rsidP="004564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количество проведенных мероприятий в сф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е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ре молодежной политики;</w:t>
            </w:r>
          </w:p>
          <w:p w:rsidR="000F7495" w:rsidRPr="004F38EF" w:rsidRDefault="000F7495" w:rsidP="004564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7495" w:rsidRPr="004F38EF" w:rsidRDefault="000F7495" w:rsidP="004564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количество молодых людей, учас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т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вующих в мероприятиях по молоде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ж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ной политике;</w:t>
            </w:r>
          </w:p>
          <w:p w:rsidR="000F7495" w:rsidRPr="004F38EF" w:rsidRDefault="000F7495" w:rsidP="004564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число молодых людей, участвующих в мер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о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приятиях, направленных на гра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ж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данское и патриотическое воспитание молодежи;</w:t>
            </w:r>
          </w:p>
          <w:p w:rsidR="000F7495" w:rsidRPr="004F38EF" w:rsidRDefault="000F7495" w:rsidP="004564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7495" w:rsidRPr="004F38EF" w:rsidRDefault="000F7495" w:rsidP="004564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число молодых людей, участвующих в мер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о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приятиях интеллектуальной н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а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правленности;</w:t>
            </w:r>
          </w:p>
          <w:p w:rsidR="000F7495" w:rsidRPr="004F38EF" w:rsidRDefault="000F7495" w:rsidP="004564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7495" w:rsidRPr="004F38EF" w:rsidRDefault="000F7495" w:rsidP="00456406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pacing w:val="-4"/>
                <w:sz w:val="24"/>
                <w:szCs w:val="24"/>
              </w:rPr>
              <w:t>число молодых людей, участвующих в мер</w:t>
            </w:r>
            <w:r w:rsidRPr="004F38EF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4F38EF">
              <w:rPr>
                <w:rFonts w:ascii="Times New Roman" w:hAnsi="Times New Roman"/>
                <w:spacing w:val="-4"/>
                <w:sz w:val="24"/>
                <w:szCs w:val="24"/>
              </w:rPr>
              <w:t>приятиях, направленных на фо</w:t>
            </w:r>
            <w:r w:rsidRPr="004F38EF">
              <w:rPr>
                <w:rFonts w:ascii="Times New Roman" w:hAnsi="Times New Roman"/>
                <w:spacing w:val="-4"/>
                <w:sz w:val="24"/>
                <w:szCs w:val="24"/>
              </w:rPr>
              <w:t>р</w:t>
            </w:r>
            <w:r w:rsidRPr="004F38EF">
              <w:rPr>
                <w:rFonts w:ascii="Times New Roman" w:hAnsi="Times New Roman"/>
                <w:spacing w:val="-4"/>
                <w:sz w:val="24"/>
                <w:szCs w:val="24"/>
              </w:rPr>
              <w:t>мирование здорового образа жизни;</w:t>
            </w:r>
          </w:p>
          <w:p w:rsidR="000F7495" w:rsidRPr="004F38EF" w:rsidRDefault="000F7495" w:rsidP="004564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F7495" w:rsidRPr="004F38EF" w:rsidRDefault="000F7495" w:rsidP="004564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расходы бюджета муниципального образов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а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ния Щербиновский район на реализацию м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о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лодежной политики в муниципальном обр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а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зовании Щерб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и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</w:tc>
      </w:tr>
      <w:tr w:rsidR="000F7495" w:rsidRPr="004F38EF" w:rsidTr="00456406">
        <w:tc>
          <w:tcPr>
            <w:tcW w:w="2164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4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495" w:rsidRPr="004F38EF" w:rsidTr="00456406">
        <w:tc>
          <w:tcPr>
            <w:tcW w:w="2164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 xml:space="preserve">Этапы и сроки реализации </w:t>
            </w:r>
          </w:p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32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4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Сроки 2015-2018 годы</w:t>
            </w:r>
          </w:p>
        </w:tc>
      </w:tr>
      <w:tr w:rsidR="000F7495" w:rsidRPr="004F38EF" w:rsidTr="00456406">
        <w:tc>
          <w:tcPr>
            <w:tcW w:w="2164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2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4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495" w:rsidRPr="004F38EF" w:rsidTr="004F38EF">
        <w:trPr>
          <w:trHeight w:val="5430"/>
        </w:trPr>
        <w:tc>
          <w:tcPr>
            <w:tcW w:w="2164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Объемы бюджетных ассигнований м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у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ниципальной программы</w:t>
            </w:r>
          </w:p>
        </w:tc>
        <w:tc>
          <w:tcPr>
            <w:tcW w:w="332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4" w:type="pct"/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Объем бюджетных ассигнований на реализ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а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цию муниципальной програ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м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мы 8 913 310 рублей (краевой бюджет – 273 600 рублей, бюджета муниципального образования Ще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р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 xml:space="preserve">биновский район составляет </w:t>
            </w:r>
            <w:r w:rsidRPr="004F38EF">
              <w:rPr>
                <w:rFonts w:ascii="Times New Roman" w:hAnsi="Times New Roman"/>
                <w:color w:val="244061"/>
                <w:sz w:val="24"/>
                <w:szCs w:val="24"/>
              </w:rPr>
              <w:t>8 639 710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 xml:space="preserve"> ру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б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лей), в том числе:</w:t>
            </w:r>
          </w:p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2015 год – 2 434 210 рублей, в том числе: краевой бюджет 273 600 ру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б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лей,</w:t>
            </w:r>
          </w:p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р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биновский район – 2 160 610 ру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б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 xml:space="preserve">лей </w:t>
            </w:r>
          </w:p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2016 год – 2 820 300 рублей – бюджет мун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и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ципального образования Щербиновский ра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й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он;</w:t>
            </w:r>
          </w:p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2017 год - 1 829 400 рублей – бюджет мун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и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ципального образования Щербиновский ра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й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он;</w:t>
            </w:r>
          </w:p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2018 год - 1 829 400 рублей – бюджет мун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и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ципального образования Щербиновский ра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й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он.</w:t>
            </w:r>
          </w:p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F7495" w:rsidRPr="004F38EF" w:rsidTr="00456406">
        <w:tc>
          <w:tcPr>
            <w:tcW w:w="2164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 xml:space="preserve">Контроль за выполнением </w:t>
            </w:r>
          </w:p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332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04" w:type="pct"/>
          </w:tcPr>
          <w:p w:rsidR="000F7495" w:rsidRPr="004F38EF" w:rsidRDefault="000F7495" w:rsidP="0045640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отдел по делам молодежи</w:t>
            </w:r>
          </w:p>
        </w:tc>
      </w:tr>
    </w:tbl>
    <w:p w:rsidR="000F7495" w:rsidRPr="004F38EF" w:rsidRDefault="000F7495" w:rsidP="00C22A9A">
      <w:pPr>
        <w:widowControl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F7495" w:rsidRPr="004F38EF" w:rsidRDefault="000F7495" w:rsidP="00C22A9A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F38EF">
        <w:rPr>
          <w:rFonts w:ascii="Times New Roman" w:hAnsi="Times New Roman"/>
          <w:b/>
          <w:bCs/>
          <w:sz w:val="24"/>
          <w:szCs w:val="24"/>
        </w:rPr>
        <w:t xml:space="preserve">1. Характеристика текущего состояния и прогноз </w:t>
      </w:r>
    </w:p>
    <w:p w:rsidR="000F7495" w:rsidRPr="004F38EF" w:rsidRDefault="000F7495" w:rsidP="00C22A9A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F38EF">
        <w:rPr>
          <w:rFonts w:ascii="Times New Roman" w:hAnsi="Times New Roman"/>
          <w:b/>
          <w:bCs/>
          <w:sz w:val="24"/>
          <w:szCs w:val="24"/>
        </w:rPr>
        <w:t>развития молодежной политики</w:t>
      </w:r>
    </w:p>
    <w:p w:rsidR="000F7495" w:rsidRPr="004F38EF" w:rsidRDefault="000F7495" w:rsidP="00C22A9A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F7495" w:rsidRPr="004F38EF" w:rsidRDefault="000F7495" w:rsidP="00C22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Согласно закону Краснодарского края от 4 марта 1998 года № 123-КЗ  «О государс</w:t>
      </w:r>
      <w:r w:rsidRPr="004F38EF">
        <w:rPr>
          <w:rFonts w:ascii="Times New Roman" w:hAnsi="Times New Roman"/>
          <w:sz w:val="24"/>
          <w:szCs w:val="24"/>
        </w:rPr>
        <w:t>т</w:t>
      </w:r>
      <w:r w:rsidRPr="004F38EF">
        <w:rPr>
          <w:rFonts w:ascii="Times New Roman" w:hAnsi="Times New Roman"/>
          <w:sz w:val="24"/>
          <w:szCs w:val="24"/>
        </w:rPr>
        <w:t>венной молодежной политике в Краснодарском крае» государс</w:t>
      </w:r>
      <w:r w:rsidRPr="004F38EF">
        <w:rPr>
          <w:rFonts w:ascii="Times New Roman" w:hAnsi="Times New Roman"/>
          <w:sz w:val="24"/>
          <w:szCs w:val="24"/>
        </w:rPr>
        <w:t>т</w:t>
      </w:r>
      <w:r w:rsidRPr="004F38EF">
        <w:rPr>
          <w:rFonts w:ascii="Times New Roman" w:hAnsi="Times New Roman"/>
          <w:sz w:val="24"/>
          <w:szCs w:val="24"/>
        </w:rPr>
        <w:t>венная молодежная политика – это система формирования приоритетов и мер, направленных на создание условий и во</w:t>
      </w:r>
      <w:r w:rsidRPr="004F38EF">
        <w:rPr>
          <w:rFonts w:ascii="Times New Roman" w:hAnsi="Times New Roman"/>
          <w:sz w:val="24"/>
          <w:szCs w:val="24"/>
        </w:rPr>
        <w:t>з</w:t>
      </w:r>
      <w:r w:rsidRPr="004F38EF">
        <w:rPr>
          <w:rFonts w:ascii="Times New Roman" w:hAnsi="Times New Roman"/>
          <w:sz w:val="24"/>
          <w:szCs w:val="24"/>
        </w:rPr>
        <w:t>можностей для успешной социализации и эффективной самореализации молодежи, для ра</w:t>
      </w:r>
      <w:r w:rsidRPr="004F38EF">
        <w:rPr>
          <w:rFonts w:ascii="Times New Roman" w:hAnsi="Times New Roman"/>
          <w:sz w:val="24"/>
          <w:szCs w:val="24"/>
        </w:rPr>
        <w:t>з</w:t>
      </w:r>
      <w:r w:rsidRPr="004F38EF">
        <w:rPr>
          <w:rFonts w:ascii="Times New Roman" w:hAnsi="Times New Roman"/>
          <w:sz w:val="24"/>
          <w:szCs w:val="24"/>
        </w:rPr>
        <w:t>вития ее потенциала в интересах России, следовательно, на социально-экономическое и культурное развитие страны, обеспечение ее конкурентоспособности и укрепление наци</w:t>
      </w:r>
      <w:r w:rsidRPr="004F38EF">
        <w:rPr>
          <w:rFonts w:ascii="Times New Roman" w:hAnsi="Times New Roman"/>
          <w:sz w:val="24"/>
          <w:szCs w:val="24"/>
        </w:rPr>
        <w:t>о</w:t>
      </w:r>
      <w:r w:rsidRPr="004F38EF">
        <w:rPr>
          <w:rFonts w:ascii="Times New Roman" w:hAnsi="Times New Roman"/>
          <w:sz w:val="24"/>
          <w:szCs w:val="24"/>
        </w:rPr>
        <w:t>нальной безопасности.</w:t>
      </w:r>
    </w:p>
    <w:p w:rsidR="000F7495" w:rsidRPr="004F38EF" w:rsidRDefault="000F7495" w:rsidP="00C22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В целях реализации государственной молодежной политики в муниципальном обр</w:t>
      </w:r>
      <w:r w:rsidRPr="004F38EF">
        <w:rPr>
          <w:rFonts w:ascii="Times New Roman" w:hAnsi="Times New Roman"/>
          <w:sz w:val="24"/>
          <w:szCs w:val="24"/>
        </w:rPr>
        <w:t>а</w:t>
      </w:r>
      <w:r w:rsidRPr="004F38EF">
        <w:rPr>
          <w:rFonts w:ascii="Times New Roman" w:hAnsi="Times New Roman"/>
          <w:sz w:val="24"/>
          <w:szCs w:val="24"/>
        </w:rPr>
        <w:t>зовании Щербиновский район разработана настоящая муниц</w:t>
      </w:r>
      <w:r w:rsidRPr="004F38EF">
        <w:rPr>
          <w:rFonts w:ascii="Times New Roman" w:hAnsi="Times New Roman"/>
          <w:sz w:val="24"/>
          <w:szCs w:val="24"/>
        </w:rPr>
        <w:t>и</w:t>
      </w:r>
      <w:r w:rsidRPr="004F38EF">
        <w:rPr>
          <w:rFonts w:ascii="Times New Roman" w:hAnsi="Times New Roman"/>
          <w:sz w:val="24"/>
          <w:szCs w:val="24"/>
        </w:rPr>
        <w:t>пальная программа, которая ориентирована преимущественно на молодых л</w:t>
      </w:r>
      <w:r w:rsidRPr="004F38EF">
        <w:rPr>
          <w:rFonts w:ascii="Times New Roman" w:hAnsi="Times New Roman"/>
          <w:sz w:val="24"/>
          <w:szCs w:val="24"/>
        </w:rPr>
        <w:t>ю</w:t>
      </w:r>
      <w:r w:rsidRPr="004F38EF">
        <w:rPr>
          <w:rFonts w:ascii="Times New Roman" w:hAnsi="Times New Roman"/>
          <w:sz w:val="24"/>
          <w:szCs w:val="24"/>
        </w:rPr>
        <w:t>дей в возрасте от 14 до 30 лет, в том числе на молодых людей, оказавшихся в трудной жизненной ситуации, а также на молодые семьи.</w:t>
      </w:r>
    </w:p>
    <w:p w:rsidR="000F7495" w:rsidRPr="004F38EF" w:rsidRDefault="000F7495" w:rsidP="00C22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Общее количество молодёжи в муниципальном образовании Щербиновский район с</w:t>
      </w:r>
      <w:r w:rsidRPr="004F38EF">
        <w:rPr>
          <w:rFonts w:ascii="Times New Roman" w:hAnsi="Times New Roman"/>
          <w:sz w:val="24"/>
          <w:szCs w:val="24"/>
        </w:rPr>
        <w:t>о</w:t>
      </w:r>
      <w:r w:rsidRPr="004F38EF">
        <w:rPr>
          <w:rFonts w:ascii="Times New Roman" w:hAnsi="Times New Roman"/>
          <w:sz w:val="24"/>
          <w:szCs w:val="24"/>
        </w:rPr>
        <w:t xml:space="preserve">ставляет 7069 человек. </w:t>
      </w:r>
    </w:p>
    <w:p w:rsidR="000F7495" w:rsidRPr="004F38EF" w:rsidRDefault="000F7495" w:rsidP="00C22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Очевидно, что молодежь в значительной части обладает тем уровнем мобильности, интеллектуальной активности и здоровья, который выгодно отличает ее от других групп н</w:t>
      </w:r>
      <w:r w:rsidRPr="004F38EF">
        <w:rPr>
          <w:rFonts w:ascii="Times New Roman" w:hAnsi="Times New Roman"/>
          <w:sz w:val="24"/>
          <w:szCs w:val="24"/>
        </w:rPr>
        <w:t>а</w:t>
      </w:r>
      <w:r w:rsidRPr="004F38EF">
        <w:rPr>
          <w:rFonts w:ascii="Times New Roman" w:hAnsi="Times New Roman"/>
          <w:sz w:val="24"/>
          <w:szCs w:val="24"/>
        </w:rPr>
        <w:t>селения. Именно молодые люди быстрее приспосабл</w:t>
      </w:r>
      <w:r w:rsidRPr="004F38EF">
        <w:rPr>
          <w:rFonts w:ascii="Times New Roman" w:hAnsi="Times New Roman"/>
          <w:sz w:val="24"/>
          <w:szCs w:val="24"/>
        </w:rPr>
        <w:t>и</w:t>
      </w:r>
      <w:r w:rsidRPr="004F38EF">
        <w:rPr>
          <w:rFonts w:ascii="Times New Roman" w:hAnsi="Times New Roman"/>
          <w:sz w:val="24"/>
          <w:szCs w:val="24"/>
        </w:rPr>
        <w:t>ваются к новым условиям жизни. В то же время перед российским обществом стоит вопрос о необходимости минимизации изде</w:t>
      </w:r>
      <w:r w:rsidRPr="004F38EF">
        <w:rPr>
          <w:rFonts w:ascii="Times New Roman" w:hAnsi="Times New Roman"/>
          <w:sz w:val="24"/>
          <w:szCs w:val="24"/>
        </w:rPr>
        <w:t>р</w:t>
      </w:r>
      <w:r w:rsidRPr="004F38EF">
        <w:rPr>
          <w:rFonts w:ascii="Times New Roman" w:hAnsi="Times New Roman"/>
          <w:sz w:val="24"/>
          <w:szCs w:val="24"/>
        </w:rPr>
        <w:t>жек и потерь, которые несет Россия из-за проблем, связанных с социализацией молодых л</w:t>
      </w:r>
      <w:r w:rsidRPr="004F38EF">
        <w:rPr>
          <w:rFonts w:ascii="Times New Roman" w:hAnsi="Times New Roman"/>
          <w:sz w:val="24"/>
          <w:szCs w:val="24"/>
        </w:rPr>
        <w:t>ю</w:t>
      </w:r>
      <w:r w:rsidRPr="004F38EF">
        <w:rPr>
          <w:rFonts w:ascii="Times New Roman" w:hAnsi="Times New Roman"/>
          <w:sz w:val="24"/>
          <w:szCs w:val="24"/>
        </w:rPr>
        <w:t>дей и интеграцией их в единое экономическое, политическое и социокультурное пространс</w:t>
      </w:r>
      <w:r w:rsidRPr="004F38EF">
        <w:rPr>
          <w:rFonts w:ascii="Times New Roman" w:hAnsi="Times New Roman"/>
          <w:sz w:val="24"/>
          <w:szCs w:val="24"/>
        </w:rPr>
        <w:t>т</w:t>
      </w:r>
      <w:r w:rsidRPr="004F38EF">
        <w:rPr>
          <w:rFonts w:ascii="Times New Roman" w:hAnsi="Times New Roman"/>
          <w:sz w:val="24"/>
          <w:szCs w:val="24"/>
        </w:rPr>
        <w:t>во.</w:t>
      </w:r>
    </w:p>
    <w:p w:rsidR="000F7495" w:rsidRPr="004F38EF" w:rsidRDefault="000F7495" w:rsidP="00C22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Стратегические цели молодежной политики в муниципальном образовании Щерб</w:t>
      </w:r>
      <w:r w:rsidRPr="004F38EF">
        <w:rPr>
          <w:rFonts w:ascii="Times New Roman" w:hAnsi="Times New Roman"/>
          <w:sz w:val="24"/>
          <w:szCs w:val="24"/>
        </w:rPr>
        <w:t>и</w:t>
      </w:r>
      <w:r w:rsidRPr="004F38EF">
        <w:rPr>
          <w:rFonts w:ascii="Times New Roman" w:hAnsi="Times New Roman"/>
          <w:sz w:val="24"/>
          <w:szCs w:val="24"/>
        </w:rPr>
        <w:t>новский район и Краснодарском крае в целом, и определяются направленностью на социал</w:t>
      </w:r>
      <w:r w:rsidRPr="004F38EF">
        <w:rPr>
          <w:rFonts w:ascii="Times New Roman" w:hAnsi="Times New Roman"/>
          <w:sz w:val="24"/>
          <w:szCs w:val="24"/>
        </w:rPr>
        <w:t>ь</w:t>
      </w:r>
      <w:r w:rsidRPr="004F38EF">
        <w:rPr>
          <w:rFonts w:ascii="Times New Roman" w:hAnsi="Times New Roman"/>
          <w:sz w:val="24"/>
          <w:szCs w:val="24"/>
        </w:rPr>
        <w:t>ное, культурное, нравственное и физическое разв</w:t>
      </w:r>
      <w:r w:rsidRPr="004F38EF">
        <w:rPr>
          <w:rFonts w:ascii="Times New Roman" w:hAnsi="Times New Roman"/>
          <w:sz w:val="24"/>
          <w:szCs w:val="24"/>
        </w:rPr>
        <w:t>и</w:t>
      </w:r>
      <w:r w:rsidRPr="004F38EF">
        <w:rPr>
          <w:rFonts w:ascii="Times New Roman" w:hAnsi="Times New Roman"/>
          <w:sz w:val="24"/>
          <w:szCs w:val="24"/>
        </w:rPr>
        <w:t>тие молодежи, ее благополучие, а также стремлением к использованию поте</w:t>
      </w:r>
      <w:r w:rsidRPr="004F38EF">
        <w:rPr>
          <w:rFonts w:ascii="Times New Roman" w:hAnsi="Times New Roman"/>
          <w:sz w:val="24"/>
          <w:szCs w:val="24"/>
        </w:rPr>
        <w:t>н</w:t>
      </w:r>
      <w:r w:rsidRPr="004F38EF">
        <w:rPr>
          <w:rFonts w:ascii="Times New Roman" w:hAnsi="Times New Roman"/>
          <w:sz w:val="24"/>
          <w:szCs w:val="24"/>
        </w:rPr>
        <w:t>циала молодежи в интересах государства и общества.</w:t>
      </w:r>
    </w:p>
    <w:p w:rsidR="000F7495" w:rsidRDefault="000F7495" w:rsidP="00C22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F7495" w:rsidRDefault="000F7495" w:rsidP="00C22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F7495" w:rsidRDefault="000F7495" w:rsidP="004F38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F7495" w:rsidRPr="004F38EF" w:rsidRDefault="000F7495" w:rsidP="004F38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Молодежная </w:t>
      </w:r>
      <w:r w:rsidRPr="004F38EF">
        <w:rPr>
          <w:rFonts w:ascii="Times New Roman" w:hAnsi="Times New Roman"/>
          <w:sz w:val="24"/>
          <w:szCs w:val="24"/>
        </w:rPr>
        <w:t>политика разрабатывается и реализуется в муниципальном образовании Щербиновский район с учетом социально-экономического ра</w:t>
      </w:r>
      <w:r w:rsidRPr="004F38EF">
        <w:rPr>
          <w:rFonts w:ascii="Times New Roman" w:hAnsi="Times New Roman"/>
          <w:sz w:val="24"/>
          <w:szCs w:val="24"/>
        </w:rPr>
        <w:t>з</w:t>
      </w:r>
      <w:r w:rsidRPr="004F38EF">
        <w:rPr>
          <w:rFonts w:ascii="Times New Roman" w:hAnsi="Times New Roman"/>
          <w:sz w:val="24"/>
          <w:szCs w:val="24"/>
        </w:rPr>
        <w:t>вития на основе следующих принципов:</w:t>
      </w:r>
    </w:p>
    <w:p w:rsidR="000F7495" w:rsidRPr="004F38EF" w:rsidRDefault="000F7495" w:rsidP="004F38E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выделения приоритетных направлений;</w:t>
      </w:r>
    </w:p>
    <w:p w:rsidR="000F7495" w:rsidRPr="004F38EF" w:rsidRDefault="000F7495" w:rsidP="00C22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учета интересов и потребностей различных групп молодежи;</w:t>
      </w:r>
    </w:p>
    <w:p w:rsidR="000F7495" w:rsidRPr="004F38EF" w:rsidRDefault="000F7495" w:rsidP="00C22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участия молодых граждан в разработке и реализации приоритетных направлений г</w:t>
      </w:r>
      <w:r w:rsidRPr="004F38EF">
        <w:rPr>
          <w:rFonts w:ascii="Times New Roman" w:hAnsi="Times New Roman"/>
          <w:sz w:val="24"/>
          <w:szCs w:val="24"/>
        </w:rPr>
        <w:t>о</w:t>
      </w:r>
      <w:r w:rsidRPr="004F38EF">
        <w:rPr>
          <w:rFonts w:ascii="Times New Roman" w:hAnsi="Times New Roman"/>
          <w:sz w:val="24"/>
          <w:szCs w:val="24"/>
        </w:rPr>
        <w:t>сударственной молодежной политики;</w:t>
      </w:r>
    </w:p>
    <w:p w:rsidR="000F7495" w:rsidRPr="004F38EF" w:rsidRDefault="000F7495" w:rsidP="00C22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взаимодействия государства, институтов гражданского общества и представителей бизнеса;</w:t>
      </w:r>
    </w:p>
    <w:p w:rsidR="000F7495" w:rsidRPr="004F38EF" w:rsidRDefault="000F7495" w:rsidP="00C22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информационной открытости.</w:t>
      </w:r>
    </w:p>
    <w:p w:rsidR="000F7495" w:rsidRPr="004F38EF" w:rsidRDefault="000F7495" w:rsidP="00C22A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Благодаря приобретенному за последние годы отделом по делам молодежи и подв</w:t>
      </w:r>
      <w:r w:rsidRPr="004F38EF">
        <w:rPr>
          <w:rFonts w:ascii="Times New Roman" w:hAnsi="Times New Roman"/>
          <w:sz w:val="24"/>
          <w:szCs w:val="24"/>
        </w:rPr>
        <w:t>е</w:t>
      </w:r>
      <w:r w:rsidRPr="004F38EF">
        <w:rPr>
          <w:rFonts w:ascii="Times New Roman" w:hAnsi="Times New Roman"/>
          <w:sz w:val="24"/>
          <w:szCs w:val="24"/>
        </w:rPr>
        <w:t>домственным учреждением МБУ ЦКСОМ «Горизонт» опыту повысилось качество и колич</w:t>
      </w:r>
      <w:r w:rsidRPr="004F38EF">
        <w:rPr>
          <w:rFonts w:ascii="Times New Roman" w:hAnsi="Times New Roman"/>
          <w:sz w:val="24"/>
          <w:szCs w:val="24"/>
        </w:rPr>
        <w:t>е</w:t>
      </w:r>
      <w:r w:rsidRPr="004F38EF">
        <w:rPr>
          <w:rFonts w:ascii="Times New Roman" w:hAnsi="Times New Roman"/>
          <w:sz w:val="24"/>
          <w:szCs w:val="24"/>
        </w:rPr>
        <w:t>ство проводимых мероприятий.</w:t>
      </w:r>
    </w:p>
    <w:p w:rsidR="000F7495" w:rsidRPr="004F38EF" w:rsidRDefault="000F7495" w:rsidP="00C22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В 2012 году на территории муниципального образования Щербиновский район отд</w:t>
      </w:r>
      <w:r w:rsidRPr="004F38EF">
        <w:rPr>
          <w:rFonts w:ascii="Times New Roman" w:hAnsi="Times New Roman"/>
          <w:sz w:val="24"/>
          <w:szCs w:val="24"/>
        </w:rPr>
        <w:t>е</w:t>
      </w:r>
      <w:r w:rsidRPr="004F38EF">
        <w:rPr>
          <w:rFonts w:ascii="Times New Roman" w:hAnsi="Times New Roman"/>
          <w:sz w:val="24"/>
          <w:szCs w:val="24"/>
        </w:rPr>
        <w:t>лом по делам молодежи совместно с подведомственным учреждением МБУ ЦКСОМ «Гор</w:t>
      </w:r>
      <w:r w:rsidRPr="004F38EF">
        <w:rPr>
          <w:rFonts w:ascii="Times New Roman" w:hAnsi="Times New Roman"/>
          <w:sz w:val="24"/>
          <w:szCs w:val="24"/>
        </w:rPr>
        <w:t>и</w:t>
      </w:r>
      <w:r w:rsidRPr="004F38EF">
        <w:rPr>
          <w:rFonts w:ascii="Times New Roman" w:hAnsi="Times New Roman"/>
          <w:sz w:val="24"/>
          <w:szCs w:val="24"/>
        </w:rPr>
        <w:t>зонт» проведено 135 мероприятий с общим охватом молодежи 4500 человек. Объем средств, израсходованных на реализацию гос</w:t>
      </w:r>
      <w:r w:rsidRPr="004F38EF">
        <w:rPr>
          <w:rFonts w:ascii="Times New Roman" w:hAnsi="Times New Roman"/>
          <w:sz w:val="24"/>
          <w:szCs w:val="24"/>
        </w:rPr>
        <w:t>у</w:t>
      </w:r>
      <w:r w:rsidRPr="004F38EF">
        <w:rPr>
          <w:rFonts w:ascii="Times New Roman" w:hAnsi="Times New Roman"/>
          <w:sz w:val="24"/>
          <w:szCs w:val="24"/>
        </w:rPr>
        <w:t>дарственной молодёжной политики, составил 321889 рублей.</w:t>
      </w:r>
    </w:p>
    <w:p w:rsidR="000F7495" w:rsidRPr="004F38EF" w:rsidRDefault="000F7495" w:rsidP="00C22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В 2013 году на территории муниципального образования Щербиновский район отд</w:t>
      </w:r>
      <w:r w:rsidRPr="004F38EF">
        <w:rPr>
          <w:rFonts w:ascii="Times New Roman" w:hAnsi="Times New Roman"/>
          <w:sz w:val="24"/>
          <w:szCs w:val="24"/>
        </w:rPr>
        <w:t>е</w:t>
      </w:r>
      <w:r w:rsidRPr="004F38EF">
        <w:rPr>
          <w:rFonts w:ascii="Times New Roman" w:hAnsi="Times New Roman"/>
          <w:sz w:val="24"/>
          <w:szCs w:val="24"/>
        </w:rPr>
        <w:t>лом по делам молодежи совместно с подведомственным учреждением МБУ ЦКСОМ «Гор</w:t>
      </w:r>
      <w:r w:rsidRPr="004F38EF">
        <w:rPr>
          <w:rFonts w:ascii="Times New Roman" w:hAnsi="Times New Roman"/>
          <w:sz w:val="24"/>
          <w:szCs w:val="24"/>
        </w:rPr>
        <w:t>и</w:t>
      </w:r>
      <w:r w:rsidRPr="004F38EF">
        <w:rPr>
          <w:rFonts w:ascii="Times New Roman" w:hAnsi="Times New Roman"/>
          <w:sz w:val="24"/>
          <w:szCs w:val="24"/>
        </w:rPr>
        <w:t>зонт» проведено 146 мероприятий с общим охватом молодежи 4700 человек. Объем средств, израсходованных на реализацию гос</w:t>
      </w:r>
      <w:r w:rsidRPr="004F38EF">
        <w:rPr>
          <w:rFonts w:ascii="Times New Roman" w:hAnsi="Times New Roman"/>
          <w:sz w:val="24"/>
          <w:szCs w:val="24"/>
        </w:rPr>
        <w:t>у</w:t>
      </w:r>
      <w:r w:rsidRPr="004F38EF">
        <w:rPr>
          <w:rFonts w:ascii="Times New Roman" w:hAnsi="Times New Roman"/>
          <w:sz w:val="24"/>
          <w:szCs w:val="24"/>
        </w:rPr>
        <w:t>дарственной молодёжной политики, составил 668800 рублей. В 2013 году ув</w:t>
      </w:r>
      <w:r w:rsidRPr="004F38EF">
        <w:rPr>
          <w:rFonts w:ascii="Times New Roman" w:hAnsi="Times New Roman"/>
          <w:sz w:val="24"/>
          <w:szCs w:val="24"/>
        </w:rPr>
        <w:t>е</w:t>
      </w:r>
      <w:r w:rsidRPr="004F38EF">
        <w:rPr>
          <w:rFonts w:ascii="Times New Roman" w:hAnsi="Times New Roman"/>
          <w:sz w:val="24"/>
          <w:szCs w:val="24"/>
        </w:rPr>
        <w:t>личилось количество молодёжных клубов по месту жительства (22), для развития молодёжного туризма и оздоровления был приобретён комплект туристическ</w:t>
      </w:r>
      <w:r w:rsidRPr="004F38EF">
        <w:rPr>
          <w:rFonts w:ascii="Times New Roman" w:hAnsi="Times New Roman"/>
          <w:sz w:val="24"/>
          <w:szCs w:val="24"/>
        </w:rPr>
        <w:t>о</w:t>
      </w:r>
      <w:r w:rsidRPr="004F38EF">
        <w:rPr>
          <w:rFonts w:ascii="Times New Roman" w:hAnsi="Times New Roman"/>
          <w:sz w:val="24"/>
          <w:szCs w:val="24"/>
        </w:rPr>
        <w:t>го оборудования и автомобиль ГАЗ-32213.</w:t>
      </w:r>
    </w:p>
    <w:p w:rsidR="000F7495" w:rsidRPr="004F38EF" w:rsidRDefault="000F7495" w:rsidP="00C22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В связи с развитием отрасли, увеличением количества мероприятий и планируемым увеличением охвата молодежи в рамках настоящей муниципальной программы запланиров</w:t>
      </w:r>
      <w:r w:rsidRPr="004F38EF">
        <w:rPr>
          <w:rFonts w:ascii="Times New Roman" w:hAnsi="Times New Roman"/>
          <w:sz w:val="24"/>
          <w:szCs w:val="24"/>
        </w:rPr>
        <w:t>а</w:t>
      </w:r>
      <w:r w:rsidRPr="004F38EF">
        <w:rPr>
          <w:rFonts w:ascii="Times New Roman" w:hAnsi="Times New Roman"/>
          <w:sz w:val="24"/>
          <w:szCs w:val="24"/>
        </w:rPr>
        <w:t>но увеличение финансирования исполнения мер</w:t>
      </w:r>
      <w:r w:rsidRPr="004F38EF">
        <w:rPr>
          <w:rFonts w:ascii="Times New Roman" w:hAnsi="Times New Roman"/>
          <w:sz w:val="24"/>
          <w:szCs w:val="24"/>
        </w:rPr>
        <w:t>о</w:t>
      </w:r>
      <w:r w:rsidRPr="004F38EF">
        <w:rPr>
          <w:rFonts w:ascii="Times New Roman" w:hAnsi="Times New Roman"/>
          <w:sz w:val="24"/>
          <w:szCs w:val="24"/>
        </w:rPr>
        <w:t>приятий, а также деятельности МБУ ЦКСОМ «Горизонт». Проблематика ре</w:t>
      </w:r>
      <w:r w:rsidRPr="004F38EF">
        <w:rPr>
          <w:rFonts w:ascii="Times New Roman" w:hAnsi="Times New Roman"/>
          <w:sz w:val="24"/>
          <w:szCs w:val="24"/>
        </w:rPr>
        <w:t>а</w:t>
      </w:r>
      <w:r w:rsidRPr="004F38EF">
        <w:rPr>
          <w:rFonts w:ascii="Times New Roman" w:hAnsi="Times New Roman"/>
          <w:sz w:val="24"/>
          <w:szCs w:val="24"/>
        </w:rPr>
        <w:t>лизации ряда мероприятий заключается на данный момент в недостаточном техническом оснащении отрасли. При увеличении бюджетных а</w:t>
      </w:r>
      <w:r w:rsidRPr="004F38EF">
        <w:rPr>
          <w:rFonts w:ascii="Times New Roman" w:hAnsi="Times New Roman"/>
          <w:sz w:val="24"/>
          <w:szCs w:val="24"/>
        </w:rPr>
        <w:t>с</w:t>
      </w:r>
      <w:r w:rsidRPr="004F38EF">
        <w:rPr>
          <w:rFonts w:ascii="Times New Roman" w:hAnsi="Times New Roman"/>
          <w:sz w:val="24"/>
          <w:szCs w:val="24"/>
        </w:rPr>
        <w:t>сигнований в рамках настоящей муниципальной программы ожидаемо значительное качес</w:t>
      </w:r>
      <w:r w:rsidRPr="004F38EF">
        <w:rPr>
          <w:rFonts w:ascii="Times New Roman" w:hAnsi="Times New Roman"/>
          <w:sz w:val="24"/>
          <w:szCs w:val="24"/>
        </w:rPr>
        <w:t>т</w:t>
      </w:r>
      <w:r w:rsidRPr="004F38EF">
        <w:rPr>
          <w:rFonts w:ascii="Times New Roman" w:hAnsi="Times New Roman"/>
          <w:sz w:val="24"/>
          <w:szCs w:val="24"/>
        </w:rPr>
        <w:t>венное и количественное увеличение целевых показателей.</w:t>
      </w:r>
    </w:p>
    <w:p w:rsidR="000F7495" w:rsidRPr="004F38EF" w:rsidRDefault="000F7495" w:rsidP="00C22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>В подведомственном учреждении отдела по делам молодежи МБУ ЦКСОМ «Гор</w:t>
      </w:r>
      <w:r w:rsidRPr="004F38EF">
        <w:rPr>
          <w:rFonts w:ascii="Times New Roman" w:hAnsi="Times New Roman"/>
          <w:color w:val="000000"/>
          <w:sz w:val="24"/>
          <w:szCs w:val="24"/>
        </w:rPr>
        <w:t>и</w:t>
      </w:r>
      <w:r w:rsidRPr="004F38EF">
        <w:rPr>
          <w:rFonts w:ascii="Times New Roman" w:hAnsi="Times New Roman"/>
          <w:color w:val="000000"/>
          <w:sz w:val="24"/>
          <w:szCs w:val="24"/>
        </w:rPr>
        <w:t>зонт» осуществляют свою деятельность координаторы по работе с молодежью, курирующие основные направления деятельности государстве</w:t>
      </w:r>
      <w:r w:rsidRPr="004F38EF">
        <w:rPr>
          <w:rFonts w:ascii="Times New Roman" w:hAnsi="Times New Roman"/>
          <w:color w:val="000000"/>
          <w:sz w:val="24"/>
          <w:szCs w:val="24"/>
        </w:rPr>
        <w:t>н</w:t>
      </w:r>
      <w:r w:rsidRPr="004F38EF">
        <w:rPr>
          <w:rFonts w:ascii="Times New Roman" w:hAnsi="Times New Roman"/>
          <w:color w:val="000000"/>
          <w:sz w:val="24"/>
          <w:szCs w:val="24"/>
        </w:rPr>
        <w:t>ной молодежной политики:</w:t>
      </w:r>
    </w:p>
    <w:p w:rsidR="000F7495" w:rsidRPr="004F38EF" w:rsidRDefault="000F7495" w:rsidP="00C22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 xml:space="preserve"> - военно - патриотическое воспитание и допризывная подготовка мол</w:t>
      </w:r>
      <w:r w:rsidRPr="004F38EF">
        <w:rPr>
          <w:rFonts w:ascii="Times New Roman" w:hAnsi="Times New Roman"/>
          <w:color w:val="000000"/>
          <w:sz w:val="24"/>
          <w:szCs w:val="24"/>
        </w:rPr>
        <w:t>о</w:t>
      </w:r>
      <w:r w:rsidRPr="004F38EF">
        <w:rPr>
          <w:rFonts w:ascii="Times New Roman" w:hAnsi="Times New Roman"/>
          <w:color w:val="000000"/>
          <w:sz w:val="24"/>
          <w:szCs w:val="24"/>
        </w:rPr>
        <w:t>дежи;</w:t>
      </w:r>
    </w:p>
    <w:p w:rsidR="000F7495" w:rsidRPr="004F38EF" w:rsidRDefault="000F7495" w:rsidP="00C22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 xml:space="preserve"> - развитие молодежного туризма; </w:t>
      </w:r>
    </w:p>
    <w:p w:rsidR="000F7495" w:rsidRPr="004F38EF" w:rsidRDefault="000F7495" w:rsidP="00C22A9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 xml:space="preserve"> - трудоустройство молодежи;</w:t>
      </w:r>
    </w:p>
    <w:p w:rsidR="000F7495" w:rsidRPr="004F38EF" w:rsidRDefault="000F7495" w:rsidP="00C22A9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 xml:space="preserve"> - деятельность молодежного самоуправления и деятельность молодежного Совета при главе муниципального образования Щербиновский район;</w:t>
      </w:r>
    </w:p>
    <w:p w:rsidR="000F7495" w:rsidRPr="004F38EF" w:rsidRDefault="000F7495" w:rsidP="00C22A9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 xml:space="preserve"> - профилактика экстремистской деятельности в молодёжной среде;</w:t>
      </w:r>
    </w:p>
    <w:p w:rsidR="000F7495" w:rsidRPr="004F38EF" w:rsidRDefault="000F7495" w:rsidP="00C22A9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 xml:space="preserve"> - профилактика первичной наркомании, алкоголизма и табакокурения в молодежной среде;</w:t>
      </w:r>
    </w:p>
    <w:p w:rsidR="000F7495" w:rsidRPr="004F38EF" w:rsidRDefault="000F7495" w:rsidP="00C22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 xml:space="preserve"> - социальное направление.</w:t>
      </w:r>
    </w:p>
    <w:p w:rsidR="000F7495" w:rsidRPr="004F38EF" w:rsidRDefault="000F7495" w:rsidP="00C22A9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>Координаторы по работе с молодежью осуществляет следующие функции:</w:t>
      </w:r>
    </w:p>
    <w:p w:rsidR="000F7495" w:rsidRPr="004F38EF" w:rsidRDefault="000F7495" w:rsidP="00C22A9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 xml:space="preserve"> - обеспечивают взаимодействие с департаментом молодежной политики Краснода</w:t>
      </w:r>
      <w:r w:rsidRPr="004F38EF">
        <w:rPr>
          <w:rFonts w:ascii="Times New Roman" w:hAnsi="Times New Roman"/>
          <w:color w:val="000000"/>
          <w:sz w:val="24"/>
          <w:szCs w:val="24"/>
        </w:rPr>
        <w:t>р</w:t>
      </w:r>
      <w:r w:rsidRPr="004F38EF">
        <w:rPr>
          <w:rFonts w:ascii="Times New Roman" w:hAnsi="Times New Roman"/>
          <w:color w:val="000000"/>
          <w:sz w:val="24"/>
          <w:szCs w:val="24"/>
        </w:rPr>
        <w:t>ского края, с учреждениями, организациями, расположенными на территории муниципал</w:t>
      </w:r>
      <w:r w:rsidRPr="004F38EF">
        <w:rPr>
          <w:rFonts w:ascii="Times New Roman" w:hAnsi="Times New Roman"/>
          <w:color w:val="000000"/>
          <w:sz w:val="24"/>
          <w:szCs w:val="24"/>
        </w:rPr>
        <w:t>ь</w:t>
      </w:r>
      <w:r w:rsidRPr="004F38EF">
        <w:rPr>
          <w:rFonts w:ascii="Times New Roman" w:hAnsi="Times New Roman"/>
          <w:color w:val="000000"/>
          <w:sz w:val="24"/>
          <w:szCs w:val="24"/>
        </w:rPr>
        <w:t>ного образования Щербиновский район, по вопросам реализации государственной молоде</w:t>
      </w:r>
      <w:r w:rsidRPr="004F38EF">
        <w:rPr>
          <w:rFonts w:ascii="Times New Roman" w:hAnsi="Times New Roman"/>
          <w:color w:val="000000"/>
          <w:sz w:val="24"/>
          <w:szCs w:val="24"/>
        </w:rPr>
        <w:t>ж</w:t>
      </w:r>
      <w:r w:rsidRPr="004F38EF">
        <w:rPr>
          <w:rFonts w:ascii="Times New Roman" w:hAnsi="Times New Roman"/>
          <w:color w:val="000000"/>
          <w:sz w:val="24"/>
          <w:szCs w:val="24"/>
        </w:rPr>
        <w:t>ной политики;</w:t>
      </w:r>
    </w:p>
    <w:p w:rsidR="000F7495" w:rsidRPr="004F38EF" w:rsidRDefault="000F7495" w:rsidP="00C22A9A">
      <w:pPr>
        <w:spacing w:after="0" w:line="240" w:lineRule="auto"/>
        <w:ind w:firstLine="708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4F38EF">
        <w:rPr>
          <w:rFonts w:ascii="Times New Roman" w:hAnsi="Times New Roman"/>
          <w:color w:val="000000"/>
          <w:spacing w:val="-4"/>
          <w:sz w:val="24"/>
          <w:szCs w:val="24"/>
        </w:rPr>
        <w:t xml:space="preserve"> - разрабатывают и составляют перспективные, и оперативные планы работ;</w:t>
      </w:r>
    </w:p>
    <w:p w:rsidR="000F7495" w:rsidRPr="004F38EF" w:rsidRDefault="000F7495" w:rsidP="00C22A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 xml:space="preserve"> - проводят организационную работу по реализации государственной молодежной п</w:t>
      </w:r>
      <w:r w:rsidRPr="004F38EF">
        <w:rPr>
          <w:rFonts w:ascii="Times New Roman" w:hAnsi="Times New Roman"/>
          <w:color w:val="000000"/>
          <w:sz w:val="24"/>
          <w:szCs w:val="24"/>
        </w:rPr>
        <w:t>о</w:t>
      </w:r>
      <w:r w:rsidRPr="004F38EF">
        <w:rPr>
          <w:rFonts w:ascii="Times New Roman" w:hAnsi="Times New Roman"/>
          <w:color w:val="000000"/>
          <w:sz w:val="24"/>
          <w:szCs w:val="24"/>
        </w:rPr>
        <w:t>литики на территории муниципального образования Щербино</w:t>
      </w:r>
      <w:r w:rsidRPr="004F38EF">
        <w:rPr>
          <w:rFonts w:ascii="Times New Roman" w:hAnsi="Times New Roman"/>
          <w:color w:val="000000"/>
          <w:sz w:val="24"/>
          <w:szCs w:val="24"/>
        </w:rPr>
        <w:t>в</w:t>
      </w:r>
      <w:r w:rsidRPr="004F38EF">
        <w:rPr>
          <w:rFonts w:ascii="Times New Roman" w:hAnsi="Times New Roman"/>
          <w:color w:val="000000"/>
          <w:sz w:val="24"/>
          <w:szCs w:val="24"/>
        </w:rPr>
        <w:t>ский район;</w:t>
      </w:r>
    </w:p>
    <w:p w:rsidR="000F7495" w:rsidRPr="004F38EF" w:rsidRDefault="000F7495" w:rsidP="00C22A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 xml:space="preserve"> - планируют, реализуют и анализируют мероприятия, проводимые в соответствии с планом мероприятий муниципального образования Щербиновский район;</w:t>
      </w:r>
    </w:p>
    <w:p w:rsidR="000F7495" w:rsidRPr="004F38EF" w:rsidRDefault="000F7495" w:rsidP="00C22A9A">
      <w:pPr>
        <w:widowControl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 xml:space="preserve"> - обеспечивают доступ молодежи муниципального образования к участию в фестив</w:t>
      </w:r>
      <w:r w:rsidRPr="004F38EF">
        <w:rPr>
          <w:rFonts w:ascii="Times New Roman" w:hAnsi="Times New Roman"/>
          <w:color w:val="000000"/>
          <w:sz w:val="24"/>
          <w:szCs w:val="24"/>
        </w:rPr>
        <w:t>а</w:t>
      </w:r>
      <w:r w:rsidRPr="004F38EF">
        <w:rPr>
          <w:rFonts w:ascii="Times New Roman" w:hAnsi="Times New Roman"/>
          <w:color w:val="000000"/>
          <w:sz w:val="24"/>
          <w:szCs w:val="24"/>
        </w:rPr>
        <w:t>лях, конкурсах, проектах;</w:t>
      </w:r>
    </w:p>
    <w:p w:rsidR="000F7495" w:rsidRPr="004F38EF" w:rsidRDefault="000F7495" w:rsidP="00C22A9A">
      <w:pPr>
        <w:widowControl w:val="0"/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 xml:space="preserve"> - формируют молодежный актив, обеспечивают организационную поддержку мол</w:t>
      </w:r>
      <w:r w:rsidRPr="004F38EF">
        <w:rPr>
          <w:rFonts w:ascii="Times New Roman" w:hAnsi="Times New Roman"/>
          <w:color w:val="000000"/>
          <w:sz w:val="24"/>
          <w:szCs w:val="24"/>
        </w:rPr>
        <w:t>о</w:t>
      </w:r>
      <w:r w:rsidRPr="004F38EF">
        <w:rPr>
          <w:rFonts w:ascii="Times New Roman" w:hAnsi="Times New Roman"/>
          <w:color w:val="000000"/>
          <w:sz w:val="24"/>
          <w:szCs w:val="24"/>
        </w:rPr>
        <w:t>дежным общественным объединениям и инициативам.</w:t>
      </w:r>
    </w:p>
    <w:p w:rsidR="000F7495" w:rsidRPr="004F38EF" w:rsidRDefault="000F7495" w:rsidP="00C22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>Выполнение мероприятий муниципальной программы будет направлено на достиж</w:t>
      </w:r>
      <w:r w:rsidRPr="004F38EF">
        <w:rPr>
          <w:rFonts w:ascii="Times New Roman" w:hAnsi="Times New Roman"/>
          <w:color w:val="000000"/>
          <w:sz w:val="24"/>
          <w:szCs w:val="24"/>
        </w:rPr>
        <w:t>е</w:t>
      </w:r>
      <w:r w:rsidRPr="004F38EF">
        <w:rPr>
          <w:rFonts w:ascii="Times New Roman" w:hAnsi="Times New Roman"/>
          <w:color w:val="000000"/>
          <w:sz w:val="24"/>
          <w:szCs w:val="24"/>
        </w:rPr>
        <w:t>ние основной цели муниципальной программы - развития и реализации потенциала молод</w:t>
      </w:r>
      <w:r w:rsidRPr="004F38EF">
        <w:rPr>
          <w:rFonts w:ascii="Times New Roman" w:hAnsi="Times New Roman"/>
          <w:color w:val="000000"/>
          <w:sz w:val="24"/>
          <w:szCs w:val="24"/>
        </w:rPr>
        <w:t>е</w:t>
      </w:r>
      <w:r w:rsidRPr="004F38EF">
        <w:rPr>
          <w:rFonts w:ascii="Times New Roman" w:hAnsi="Times New Roman"/>
          <w:color w:val="000000"/>
          <w:sz w:val="24"/>
          <w:szCs w:val="24"/>
        </w:rPr>
        <w:t>жи в интересах муниципального образования Щерб</w:t>
      </w:r>
      <w:r w:rsidRPr="004F38EF">
        <w:rPr>
          <w:rFonts w:ascii="Times New Roman" w:hAnsi="Times New Roman"/>
          <w:color w:val="000000"/>
          <w:sz w:val="24"/>
          <w:szCs w:val="24"/>
        </w:rPr>
        <w:t>и</w:t>
      </w:r>
      <w:r w:rsidRPr="004F38EF">
        <w:rPr>
          <w:rFonts w:ascii="Times New Roman" w:hAnsi="Times New Roman"/>
          <w:color w:val="000000"/>
          <w:sz w:val="24"/>
          <w:szCs w:val="24"/>
        </w:rPr>
        <w:t>новский район.</w:t>
      </w:r>
    </w:p>
    <w:p w:rsidR="000F7495" w:rsidRPr="004F38EF" w:rsidRDefault="000F7495" w:rsidP="00C22A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F7495" w:rsidRPr="004F38EF" w:rsidRDefault="000F7495" w:rsidP="00C22A9A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F38EF">
        <w:rPr>
          <w:rFonts w:ascii="Times New Roman" w:hAnsi="Times New Roman"/>
          <w:b/>
          <w:bCs/>
          <w:color w:val="000000"/>
          <w:sz w:val="24"/>
          <w:szCs w:val="24"/>
        </w:rPr>
        <w:t xml:space="preserve">2. Цели и задачи и целевые показатели, </w:t>
      </w:r>
    </w:p>
    <w:p w:rsidR="000F7495" w:rsidRPr="004F38EF" w:rsidRDefault="000F7495" w:rsidP="00C22A9A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F38EF">
        <w:rPr>
          <w:rFonts w:ascii="Times New Roman" w:hAnsi="Times New Roman"/>
          <w:b/>
          <w:bCs/>
          <w:color w:val="000000"/>
          <w:sz w:val="24"/>
          <w:szCs w:val="24"/>
        </w:rPr>
        <w:t>сроки и этапы реализации муниципальной программы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F7495" w:rsidRPr="004F38EF" w:rsidRDefault="000F7495" w:rsidP="00C22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>Цель муниципальной программы: развитие и реализация потенциала молодежи в и</w:t>
      </w:r>
      <w:r w:rsidRPr="004F38EF">
        <w:rPr>
          <w:rFonts w:ascii="Times New Roman" w:hAnsi="Times New Roman"/>
          <w:color w:val="000000"/>
          <w:sz w:val="24"/>
          <w:szCs w:val="24"/>
        </w:rPr>
        <w:t>н</w:t>
      </w:r>
      <w:r w:rsidRPr="004F38EF">
        <w:rPr>
          <w:rFonts w:ascii="Times New Roman" w:hAnsi="Times New Roman"/>
          <w:color w:val="000000"/>
          <w:sz w:val="24"/>
          <w:szCs w:val="24"/>
        </w:rPr>
        <w:t>тересах муниципального образования Щербиновский район.</w:t>
      </w:r>
    </w:p>
    <w:p w:rsidR="000F7495" w:rsidRPr="004F38EF" w:rsidRDefault="000F7495" w:rsidP="00C22A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>Для достижения указанной цели предусматривается решение следующих задач мун</w:t>
      </w:r>
      <w:r w:rsidRPr="004F38EF">
        <w:rPr>
          <w:rFonts w:ascii="Times New Roman" w:hAnsi="Times New Roman"/>
          <w:color w:val="000000"/>
          <w:sz w:val="24"/>
          <w:szCs w:val="24"/>
        </w:rPr>
        <w:t>и</w:t>
      </w:r>
      <w:r w:rsidRPr="004F38EF">
        <w:rPr>
          <w:rFonts w:ascii="Times New Roman" w:hAnsi="Times New Roman"/>
          <w:color w:val="000000"/>
          <w:sz w:val="24"/>
          <w:szCs w:val="24"/>
        </w:rPr>
        <w:t>ципальной программы:</w:t>
      </w:r>
    </w:p>
    <w:p w:rsidR="000F7495" w:rsidRPr="004F38EF" w:rsidRDefault="000F7495" w:rsidP="00C22A9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>содействие решению социально-экономических проблем молодежи, профессионал</w:t>
      </w:r>
      <w:r w:rsidRPr="004F38EF">
        <w:rPr>
          <w:rFonts w:ascii="Times New Roman" w:hAnsi="Times New Roman"/>
          <w:color w:val="000000"/>
          <w:sz w:val="24"/>
          <w:szCs w:val="24"/>
        </w:rPr>
        <w:t>ь</w:t>
      </w:r>
      <w:r w:rsidRPr="004F38EF">
        <w:rPr>
          <w:rFonts w:ascii="Times New Roman" w:hAnsi="Times New Roman"/>
          <w:color w:val="000000"/>
          <w:sz w:val="24"/>
          <w:szCs w:val="24"/>
        </w:rPr>
        <w:t>ного самоопределения и занятости молодежи муниципального обр</w:t>
      </w:r>
      <w:r w:rsidRPr="004F38EF">
        <w:rPr>
          <w:rFonts w:ascii="Times New Roman" w:hAnsi="Times New Roman"/>
          <w:color w:val="000000"/>
          <w:sz w:val="24"/>
          <w:szCs w:val="24"/>
        </w:rPr>
        <w:t>а</w:t>
      </w:r>
      <w:r w:rsidRPr="004F38EF">
        <w:rPr>
          <w:rFonts w:ascii="Times New Roman" w:hAnsi="Times New Roman"/>
          <w:color w:val="000000"/>
          <w:sz w:val="24"/>
          <w:szCs w:val="24"/>
        </w:rPr>
        <w:t>зования Щербиновский район</w:t>
      </w:r>
    </w:p>
    <w:p w:rsidR="000F7495" w:rsidRPr="004F38EF" w:rsidRDefault="000F7495" w:rsidP="00C22A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Перечень целевых показателей муниципальной программы приведен в приложении № 1 к муниципальной программе.</w:t>
      </w:r>
    </w:p>
    <w:p w:rsidR="000F7495" w:rsidRPr="004F38EF" w:rsidRDefault="000F7495" w:rsidP="00C22A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Целевой показатель: «Количество проведенных мероприятий в сфере молодежной п</w:t>
      </w:r>
      <w:r w:rsidRPr="004F38EF">
        <w:rPr>
          <w:rFonts w:ascii="Times New Roman" w:hAnsi="Times New Roman"/>
          <w:sz w:val="24"/>
          <w:szCs w:val="24"/>
        </w:rPr>
        <w:t>о</w:t>
      </w:r>
      <w:r w:rsidRPr="004F38EF">
        <w:rPr>
          <w:rFonts w:ascii="Times New Roman" w:hAnsi="Times New Roman"/>
          <w:sz w:val="24"/>
          <w:szCs w:val="24"/>
        </w:rPr>
        <w:t xml:space="preserve">литики» определяется по предоставлению ежемесячных отчетов </w:t>
      </w:r>
      <w:r w:rsidRPr="004F38EF">
        <w:rPr>
          <w:rFonts w:ascii="Times New Roman" w:hAnsi="Times New Roman"/>
          <w:color w:val="000000"/>
          <w:sz w:val="24"/>
          <w:szCs w:val="24"/>
        </w:rPr>
        <w:t>координаторов по работе</w:t>
      </w:r>
      <w:r w:rsidRPr="004F38EF">
        <w:rPr>
          <w:rFonts w:ascii="Times New Roman" w:hAnsi="Times New Roman"/>
          <w:sz w:val="24"/>
          <w:szCs w:val="24"/>
        </w:rPr>
        <w:t xml:space="preserve"> с молодежью МБУ ЦКСОМ «Горизонт», на основ</w:t>
      </w:r>
      <w:r w:rsidRPr="004F38EF">
        <w:rPr>
          <w:rFonts w:ascii="Times New Roman" w:hAnsi="Times New Roman"/>
          <w:sz w:val="24"/>
          <w:szCs w:val="24"/>
        </w:rPr>
        <w:t>а</w:t>
      </w:r>
      <w:r w:rsidRPr="004F38EF">
        <w:rPr>
          <w:rFonts w:ascii="Times New Roman" w:hAnsi="Times New Roman"/>
          <w:sz w:val="24"/>
          <w:szCs w:val="24"/>
        </w:rPr>
        <w:t>нии которых формируются квартальные, полугодовые и годовые отчеты (с нарастающим итогом) предоставляемые в департамент м</w:t>
      </w:r>
      <w:r w:rsidRPr="004F38EF">
        <w:rPr>
          <w:rFonts w:ascii="Times New Roman" w:hAnsi="Times New Roman"/>
          <w:sz w:val="24"/>
          <w:szCs w:val="24"/>
        </w:rPr>
        <w:t>о</w:t>
      </w:r>
      <w:r w:rsidRPr="004F38EF">
        <w:rPr>
          <w:rFonts w:ascii="Times New Roman" w:hAnsi="Times New Roman"/>
          <w:sz w:val="24"/>
          <w:szCs w:val="24"/>
        </w:rPr>
        <w:t>лодежной политики Краснодарского края.</w:t>
      </w:r>
    </w:p>
    <w:p w:rsidR="000F7495" w:rsidRPr="004F38EF" w:rsidRDefault="000F7495" w:rsidP="00C22A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 xml:space="preserve">Целевой показатель: «Количество молодых людей, участвующих в мероприятиях по молодежной политике» определяется по предоставлению ежемесячных отчетов </w:t>
      </w:r>
      <w:r w:rsidRPr="004F38EF">
        <w:rPr>
          <w:rFonts w:ascii="Times New Roman" w:hAnsi="Times New Roman"/>
          <w:color w:val="000000"/>
          <w:sz w:val="24"/>
          <w:szCs w:val="24"/>
        </w:rPr>
        <w:t>координат</w:t>
      </w:r>
      <w:r w:rsidRPr="004F38EF">
        <w:rPr>
          <w:rFonts w:ascii="Times New Roman" w:hAnsi="Times New Roman"/>
          <w:color w:val="000000"/>
          <w:sz w:val="24"/>
          <w:szCs w:val="24"/>
        </w:rPr>
        <w:t>о</w:t>
      </w:r>
      <w:r w:rsidRPr="004F38EF">
        <w:rPr>
          <w:rFonts w:ascii="Times New Roman" w:hAnsi="Times New Roman"/>
          <w:color w:val="000000"/>
          <w:sz w:val="24"/>
          <w:szCs w:val="24"/>
        </w:rPr>
        <w:t>ров по работе</w:t>
      </w:r>
      <w:r w:rsidRPr="004F38EF">
        <w:rPr>
          <w:rFonts w:ascii="Times New Roman" w:hAnsi="Times New Roman"/>
          <w:sz w:val="24"/>
          <w:szCs w:val="24"/>
        </w:rPr>
        <w:t xml:space="preserve"> с молодежью МБУ ЦКСОМ «Гор</w:t>
      </w:r>
      <w:r w:rsidRPr="004F38EF">
        <w:rPr>
          <w:rFonts w:ascii="Times New Roman" w:hAnsi="Times New Roman"/>
          <w:sz w:val="24"/>
          <w:szCs w:val="24"/>
        </w:rPr>
        <w:t>и</w:t>
      </w:r>
      <w:r w:rsidRPr="004F38EF">
        <w:rPr>
          <w:rFonts w:ascii="Times New Roman" w:hAnsi="Times New Roman"/>
          <w:sz w:val="24"/>
          <w:szCs w:val="24"/>
        </w:rPr>
        <w:t>зонт», на основании которых формируются квартальные, полугодовые и год</w:t>
      </w:r>
      <w:r w:rsidRPr="004F38EF">
        <w:rPr>
          <w:rFonts w:ascii="Times New Roman" w:hAnsi="Times New Roman"/>
          <w:sz w:val="24"/>
          <w:szCs w:val="24"/>
        </w:rPr>
        <w:t>о</w:t>
      </w:r>
      <w:r w:rsidRPr="004F38EF">
        <w:rPr>
          <w:rFonts w:ascii="Times New Roman" w:hAnsi="Times New Roman"/>
          <w:sz w:val="24"/>
          <w:szCs w:val="24"/>
        </w:rPr>
        <w:t>вые отчеты (с нарастающим итогом) предоставляемые в департамент молоде</w:t>
      </w:r>
      <w:r w:rsidRPr="004F38EF">
        <w:rPr>
          <w:rFonts w:ascii="Times New Roman" w:hAnsi="Times New Roman"/>
          <w:sz w:val="24"/>
          <w:szCs w:val="24"/>
        </w:rPr>
        <w:t>ж</w:t>
      </w:r>
      <w:r w:rsidRPr="004F38EF">
        <w:rPr>
          <w:rFonts w:ascii="Times New Roman" w:hAnsi="Times New Roman"/>
          <w:sz w:val="24"/>
          <w:szCs w:val="24"/>
        </w:rPr>
        <w:t>ной политики Краснодарского края.</w:t>
      </w:r>
    </w:p>
    <w:p w:rsidR="000F7495" w:rsidRPr="004F38EF" w:rsidRDefault="000F7495" w:rsidP="00C22A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Целевой показатель: «Число молодых людей, участвующих в мероприятиях, напра</w:t>
      </w:r>
      <w:r w:rsidRPr="004F38EF">
        <w:rPr>
          <w:rFonts w:ascii="Times New Roman" w:hAnsi="Times New Roman"/>
          <w:sz w:val="24"/>
          <w:szCs w:val="24"/>
        </w:rPr>
        <w:t>в</w:t>
      </w:r>
      <w:r w:rsidRPr="004F38EF">
        <w:rPr>
          <w:rFonts w:ascii="Times New Roman" w:hAnsi="Times New Roman"/>
          <w:sz w:val="24"/>
          <w:szCs w:val="24"/>
        </w:rPr>
        <w:t>ленных на гражданское и патриотическое воспитание молодежи» определяется по предо</w:t>
      </w:r>
      <w:r w:rsidRPr="004F38EF">
        <w:rPr>
          <w:rFonts w:ascii="Times New Roman" w:hAnsi="Times New Roman"/>
          <w:sz w:val="24"/>
          <w:szCs w:val="24"/>
        </w:rPr>
        <w:t>с</w:t>
      </w:r>
      <w:r w:rsidRPr="004F38EF">
        <w:rPr>
          <w:rFonts w:ascii="Times New Roman" w:hAnsi="Times New Roman"/>
          <w:sz w:val="24"/>
          <w:szCs w:val="24"/>
        </w:rPr>
        <w:t>тавлению ежемесячных отчетов координатора по работе с молодежью курирующем напра</w:t>
      </w:r>
      <w:r w:rsidRPr="004F38EF">
        <w:rPr>
          <w:rFonts w:ascii="Times New Roman" w:hAnsi="Times New Roman"/>
          <w:sz w:val="24"/>
          <w:szCs w:val="24"/>
        </w:rPr>
        <w:t>в</w:t>
      </w:r>
      <w:r w:rsidRPr="004F38EF">
        <w:rPr>
          <w:rFonts w:ascii="Times New Roman" w:hAnsi="Times New Roman"/>
          <w:sz w:val="24"/>
          <w:szCs w:val="24"/>
        </w:rPr>
        <w:t>ление «Военно-патриотическое воспитание и допризывная подготовка молодежи» МБУ ЦКСОМ «Горизонт».</w:t>
      </w:r>
    </w:p>
    <w:p w:rsidR="000F7495" w:rsidRPr="004F38EF" w:rsidRDefault="000F7495" w:rsidP="00C22A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Целевой показатель: «Число молодых людей, участвующих в мероприятиях интелле</w:t>
      </w:r>
      <w:r w:rsidRPr="004F38EF">
        <w:rPr>
          <w:rFonts w:ascii="Times New Roman" w:hAnsi="Times New Roman"/>
          <w:sz w:val="24"/>
          <w:szCs w:val="24"/>
        </w:rPr>
        <w:t>к</w:t>
      </w:r>
      <w:r w:rsidRPr="004F38EF">
        <w:rPr>
          <w:rFonts w:ascii="Times New Roman" w:hAnsi="Times New Roman"/>
          <w:sz w:val="24"/>
          <w:szCs w:val="24"/>
        </w:rPr>
        <w:t>туальной направленности» определяется по предоставлению ежемесячных отчетов коорд</w:t>
      </w:r>
      <w:r w:rsidRPr="004F38EF">
        <w:rPr>
          <w:rFonts w:ascii="Times New Roman" w:hAnsi="Times New Roman"/>
          <w:sz w:val="24"/>
          <w:szCs w:val="24"/>
        </w:rPr>
        <w:t>и</w:t>
      </w:r>
      <w:r w:rsidRPr="004F38EF">
        <w:rPr>
          <w:rFonts w:ascii="Times New Roman" w:hAnsi="Times New Roman"/>
          <w:sz w:val="24"/>
          <w:szCs w:val="24"/>
        </w:rPr>
        <w:t>наторов по работе с молодежью МБУ ЦКСОМ «Горизонт».</w:t>
      </w:r>
    </w:p>
    <w:p w:rsidR="000F7495" w:rsidRPr="004F38EF" w:rsidRDefault="000F7495" w:rsidP="00C22A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Целевой показатель: «Число молодых людей, участвующих в мероприятиях, напра</w:t>
      </w:r>
      <w:r w:rsidRPr="004F38EF">
        <w:rPr>
          <w:rFonts w:ascii="Times New Roman" w:hAnsi="Times New Roman"/>
          <w:sz w:val="24"/>
          <w:szCs w:val="24"/>
        </w:rPr>
        <w:t>в</w:t>
      </w:r>
      <w:r w:rsidRPr="004F38EF">
        <w:rPr>
          <w:rFonts w:ascii="Times New Roman" w:hAnsi="Times New Roman"/>
          <w:sz w:val="24"/>
          <w:szCs w:val="24"/>
        </w:rPr>
        <w:t>ленных на формирование здорового образа жизни» определяется по предоставлению ежем</w:t>
      </w:r>
      <w:r w:rsidRPr="004F38EF">
        <w:rPr>
          <w:rFonts w:ascii="Times New Roman" w:hAnsi="Times New Roman"/>
          <w:sz w:val="24"/>
          <w:szCs w:val="24"/>
        </w:rPr>
        <w:t>е</w:t>
      </w:r>
      <w:r w:rsidRPr="004F38EF">
        <w:rPr>
          <w:rFonts w:ascii="Times New Roman" w:hAnsi="Times New Roman"/>
          <w:sz w:val="24"/>
          <w:szCs w:val="24"/>
        </w:rPr>
        <w:t>сячных отчетов координаторов по работе с молод</w:t>
      </w:r>
      <w:r w:rsidRPr="004F38EF">
        <w:rPr>
          <w:rFonts w:ascii="Times New Roman" w:hAnsi="Times New Roman"/>
          <w:sz w:val="24"/>
          <w:szCs w:val="24"/>
        </w:rPr>
        <w:t>е</w:t>
      </w:r>
      <w:r w:rsidRPr="004F38EF">
        <w:rPr>
          <w:rFonts w:ascii="Times New Roman" w:hAnsi="Times New Roman"/>
          <w:sz w:val="24"/>
          <w:szCs w:val="24"/>
        </w:rPr>
        <w:t>жью МБУ ЦКСОМ «Горизонт».</w:t>
      </w:r>
    </w:p>
    <w:p w:rsidR="000F7495" w:rsidRPr="004F38EF" w:rsidRDefault="000F7495" w:rsidP="00C22A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Целевой показатель: «Расходы бюджета муниципального образования Щербиновский район на реализацию государственной молодежной политики в муниципальном образовании Щербиновский район».</w:t>
      </w:r>
    </w:p>
    <w:p w:rsidR="000F7495" w:rsidRPr="004F38EF" w:rsidRDefault="000F7495" w:rsidP="00C22A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Цели и задачи основных мероприятий муниципальной программы приведены в пр</w:t>
      </w:r>
      <w:r w:rsidRPr="004F38EF">
        <w:rPr>
          <w:rFonts w:ascii="Times New Roman" w:hAnsi="Times New Roman"/>
          <w:sz w:val="24"/>
          <w:szCs w:val="24"/>
        </w:rPr>
        <w:t>и</w:t>
      </w:r>
      <w:r w:rsidRPr="004F38EF">
        <w:rPr>
          <w:rFonts w:ascii="Times New Roman" w:hAnsi="Times New Roman"/>
          <w:sz w:val="24"/>
          <w:szCs w:val="24"/>
        </w:rPr>
        <w:t>ложении № 2 к муниципальной программе.</w:t>
      </w:r>
    </w:p>
    <w:p w:rsidR="000F7495" w:rsidRPr="004F38EF" w:rsidRDefault="000F7495" w:rsidP="00C22A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Срок реализации муниципальной программы: 2015-2018 годы.</w:t>
      </w:r>
    </w:p>
    <w:p w:rsidR="000F7495" w:rsidRPr="004F38EF" w:rsidRDefault="000F7495" w:rsidP="00C22A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Этапы реализации муниципальной программы не предусмотрены.</w:t>
      </w:r>
    </w:p>
    <w:p w:rsidR="000F7495" w:rsidRPr="004F38EF" w:rsidRDefault="000F7495" w:rsidP="00C22A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F7495" w:rsidRDefault="000F7495" w:rsidP="00C22A9A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F7495" w:rsidRPr="004F38EF" w:rsidRDefault="000F7495" w:rsidP="00C22A9A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F38EF">
        <w:rPr>
          <w:rFonts w:ascii="Times New Roman" w:hAnsi="Times New Roman"/>
          <w:b/>
          <w:bCs/>
          <w:sz w:val="24"/>
          <w:szCs w:val="24"/>
        </w:rPr>
        <w:t xml:space="preserve">3. Перечень и краткое описание подпрограмм, </w:t>
      </w:r>
    </w:p>
    <w:p w:rsidR="000F7495" w:rsidRPr="004F38EF" w:rsidRDefault="000F7495" w:rsidP="00C22A9A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F38EF">
        <w:rPr>
          <w:rFonts w:ascii="Times New Roman" w:hAnsi="Times New Roman"/>
          <w:b/>
          <w:bCs/>
          <w:sz w:val="24"/>
          <w:szCs w:val="24"/>
        </w:rPr>
        <w:t xml:space="preserve">ведомственных целевых программ и </w:t>
      </w:r>
    </w:p>
    <w:p w:rsidR="000F7495" w:rsidRPr="004F38EF" w:rsidRDefault="000F7495" w:rsidP="00C22A9A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F38EF">
        <w:rPr>
          <w:rFonts w:ascii="Times New Roman" w:hAnsi="Times New Roman"/>
          <w:b/>
          <w:bCs/>
          <w:sz w:val="24"/>
          <w:szCs w:val="24"/>
        </w:rPr>
        <w:t>основных мероприятий муниципальной программы</w:t>
      </w:r>
    </w:p>
    <w:p w:rsidR="000F7495" w:rsidRPr="004F38EF" w:rsidRDefault="000F7495" w:rsidP="00C22A9A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F7495" w:rsidRPr="004F38EF" w:rsidRDefault="000F7495" w:rsidP="00C22A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В рамках муниципальной программы не реализуются подпрограммы, в</w:t>
      </w:r>
      <w:r w:rsidRPr="004F38EF">
        <w:rPr>
          <w:rFonts w:ascii="Times New Roman" w:hAnsi="Times New Roman"/>
          <w:sz w:val="24"/>
          <w:szCs w:val="24"/>
        </w:rPr>
        <w:t>е</w:t>
      </w:r>
      <w:r w:rsidRPr="004F38EF">
        <w:rPr>
          <w:rFonts w:ascii="Times New Roman" w:hAnsi="Times New Roman"/>
          <w:sz w:val="24"/>
          <w:szCs w:val="24"/>
        </w:rPr>
        <w:t>домственные целевые программы.</w:t>
      </w:r>
    </w:p>
    <w:p w:rsidR="000F7495" w:rsidRPr="004F38EF" w:rsidRDefault="000F7495" w:rsidP="00C22A9A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8EF">
        <w:rPr>
          <w:rFonts w:ascii="Times New Roman" w:hAnsi="Times New Roman" w:cs="Times New Roman"/>
          <w:sz w:val="24"/>
          <w:szCs w:val="24"/>
        </w:rPr>
        <w:t>В рамках муниципальной программы реализуется 3 основных меропри</w:t>
      </w:r>
      <w:r w:rsidRPr="004F38EF">
        <w:rPr>
          <w:rFonts w:ascii="Times New Roman" w:hAnsi="Times New Roman" w:cs="Times New Roman"/>
          <w:sz w:val="24"/>
          <w:szCs w:val="24"/>
        </w:rPr>
        <w:t>я</w:t>
      </w:r>
      <w:r w:rsidRPr="004F38EF">
        <w:rPr>
          <w:rFonts w:ascii="Times New Roman" w:hAnsi="Times New Roman" w:cs="Times New Roman"/>
          <w:sz w:val="24"/>
          <w:szCs w:val="24"/>
        </w:rPr>
        <w:t>тия:</w:t>
      </w:r>
    </w:p>
    <w:p w:rsidR="000F7495" w:rsidRPr="004F38EF" w:rsidRDefault="000F7495" w:rsidP="00C22A9A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8EF">
        <w:rPr>
          <w:rFonts w:ascii="Times New Roman" w:hAnsi="Times New Roman" w:cs="Times New Roman"/>
          <w:color w:val="000000"/>
          <w:sz w:val="24"/>
          <w:szCs w:val="24"/>
        </w:rPr>
        <w:t>1. Организация и проведение социально-значимых мероприятий в области молоде</w:t>
      </w:r>
      <w:r w:rsidRPr="004F38EF">
        <w:rPr>
          <w:rFonts w:ascii="Times New Roman" w:hAnsi="Times New Roman" w:cs="Times New Roman"/>
          <w:color w:val="000000"/>
          <w:sz w:val="24"/>
          <w:szCs w:val="24"/>
        </w:rPr>
        <w:t>ж</w:t>
      </w:r>
      <w:r w:rsidRPr="004F38EF">
        <w:rPr>
          <w:rFonts w:ascii="Times New Roman" w:hAnsi="Times New Roman" w:cs="Times New Roman"/>
          <w:color w:val="000000"/>
          <w:sz w:val="24"/>
          <w:szCs w:val="24"/>
        </w:rPr>
        <w:t>ной политики.</w:t>
      </w:r>
    </w:p>
    <w:p w:rsidR="000F7495" w:rsidRPr="004F38EF" w:rsidRDefault="000F7495" w:rsidP="00C22A9A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8EF">
        <w:rPr>
          <w:rFonts w:ascii="Times New Roman" w:hAnsi="Times New Roman" w:cs="Times New Roman"/>
          <w:sz w:val="24"/>
          <w:szCs w:val="24"/>
        </w:rPr>
        <w:t>В рамках данного мероприятия предусматривается:</w:t>
      </w:r>
    </w:p>
    <w:p w:rsidR="000F7495" w:rsidRPr="004F38EF" w:rsidRDefault="000F7495" w:rsidP="00C22A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организация и проведение массовых молодежных патриотических мероприятий и а</w:t>
      </w:r>
      <w:r w:rsidRPr="004F38EF">
        <w:rPr>
          <w:rFonts w:ascii="Times New Roman" w:hAnsi="Times New Roman"/>
          <w:sz w:val="24"/>
          <w:szCs w:val="24"/>
        </w:rPr>
        <w:t>к</w:t>
      </w:r>
      <w:r w:rsidRPr="004F38EF">
        <w:rPr>
          <w:rFonts w:ascii="Times New Roman" w:hAnsi="Times New Roman"/>
          <w:sz w:val="24"/>
          <w:szCs w:val="24"/>
        </w:rPr>
        <w:t>ций, приуроченных к различным юбилейным, памятным и праз</w:t>
      </w:r>
      <w:r w:rsidRPr="004F38EF">
        <w:rPr>
          <w:rFonts w:ascii="Times New Roman" w:hAnsi="Times New Roman"/>
          <w:sz w:val="24"/>
          <w:szCs w:val="24"/>
        </w:rPr>
        <w:t>д</w:t>
      </w:r>
      <w:r w:rsidRPr="004F38EF">
        <w:rPr>
          <w:rFonts w:ascii="Times New Roman" w:hAnsi="Times New Roman"/>
          <w:sz w:val="24"/>
          <w:szCs w:val="24"/>
        </w:rPr>
        <w:t xml:space="preserve">ничным </w:t>
      </w:r>
      <w:r w:rsidRPr="004F38EF">
        <w:rPr>
          <w:rFonts w:ascii="Times New Roman" w:hAnsi="Times New Roman"/>
          <w:color w:val="000000"/>
          <w:sz w:val="24"/>
          <w:szCs w:val="24"/>
        </w:rPr>
        <w:t>датам;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 xml:space="preserve">организация и проведение мероприятий военно - патриотической направленности, в рамках месячника оборонно-массовой и военно-патриотической </w:t>
      </w:r>
      <w:r w:rsidRPr="004F38EF">
        <w:rPr>
          <w:rFonts w:ascii="Times New Roman" w:hAnsi="Times New Roman"/>
          <w:color w:val="000000"/>
          <w:sz w:val="24"/>
          <w:szCs w:val="24"/>
        </w:rPr>
        <w:t>р</w:t>
      </w:r>
      <w:r w:rsidRPr="004F38EF">
        <w:rPr>
          <w:rFonts w:ascii="Times New Roman" w:hAnsi="Times New Roman"/>
          <w:color w:val="000000"/>
          <w:sz w:val="24"/>
          <w:szCs w:val="24"/>
        </w:rPr>
        <w:t>а</w:t>
      </w:r>
      <w:r w:rsidRPr="004F38EF">
        <w:rPr>
          <w:rFonts w:ascii="Times New Roman" w:hAnsi="Times New Roman"/>
          <w:color w:val="000000"/>
          <w:sz w:val="24"/>
          <w:szCs w:val="24"/>
        </w:rPr>
        <w:t>боты;</w:t>
      </w:r>
    </w:p>
    <w:p w:rsidR="000F7495" w:rsidRPr="004F38EF" w:rsidRDefault="000F7495" w:rsidP="00C22A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 xml:space="preserve">участие в краевых, региональных соревнованиях, конкурсах, фестивалях, слетах и других </w:t>
      </w:r>
      <w:r w:rsidRPr="004F38EF">
        <w:rPr>
          <w:rFonts w:ascii="Times New Roman" w:hAnsi="Times New Roman"/>
          <w:color w:val="000000"/>
          <w:sz w:val="24"/>
          <w:szCs w:val="24"/>
        </w:rPr>
        <w:t>мероприятиях военно - патриотической направленности;</w:t>
      </w:r>
    </w:p>
    <w:p w:rsidR="000F7495" w:rsidRPr="004F38EF" w:rsidRDefault="000F7495" w:rsidP="00C22A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>поддержка клубов ВПК;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>организация и проведение мероприятий, направленных на развитие и</w:t>
      </w:r>
      <w:r w:rsidRPr="004F38EF">
        <w:rPr>
          <w:rFonts w:ascii="Times New Roman" w:hAnsi="Times New Roman"/>
          <w:color w:val="000000"/>
          <w:sz w:val="24"/>
          <w:szCs w:val="24"/>
        </w:rPr>
        <w:t>н</w:t>
      </w:r>
      <w:r w:rsidRPr="004F38EF">
        <w:rPr>
          <w:rFonts w:ascii="Times New Roman" w:hAnsi="Times New Roman"/>
          <w:color w:val="000000"/>
          <w:sz w:val="24"/>
          <w:szCs w:val="24"/>
        </w:rPr>
        <w:t>теллектуальных способностей молодежи. («Что? Где? Когда?»);</w:t>
      </w:r>
    </w:p>
    <w:p w:rsidR="000F7495" w:rsidRPr="004F38EF" w:rsidRDefault="000F7495" w:rsidP="00C22A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>организация и проведение районного Дня Молодежи;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>организация и проведение мероприятий, направленных на</w:t>
      </w:r>
      <w:r w:rsidRPr="004F38EF">
        <w:rPr>
          <w:rFonts w:ascii="Times New Roman" w:hAnsi="Times New Roman"/>
          <w:sz w:val="24"/>
          <w:szCs w:val="24"/>
        </w:rPr>
        <w:t xml:space="preserve"> развитие и поддержку КВН- движения в Щербиновском </w:t>
      </w:r>
      <w:r w:rsidRPr="004F38EF">
        <w:rPr>
          <w:rFonts w:ascii="Times New Roman" w:hAnsi="Times New Roman"/>
          <w:color w:val="000000"/>
          <w:sz w:val="24"/>
          <w:szCs w:val="24"/>
        </w:rPr>
        <w:t>районе;</w:t>
      </w:r>
    </w:p>
    <w:p w:rsidR="000F7495" w:rsidRPr="004F38EF" w:rsidRDefault="000F7495" w:rsidP="00C22A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организация и проведение тематических семинаров, круглых столов, встреч и прочих мероприятий для молодежного актива (членов школьного, студенческого и молодежного с</w:t>
      </w:r>
      <w:r w:rsidRPr="004F38EF">
        <w:rPr>
          <w:rFonts w:ascii="Times New Roman" w:hAnsi="Times New Roman"/>
          <w:sz w:val="24"/>
          <w:szCs w:val="24"/>
        </w:rPr>
        <w:t>а</w:t>
      </w:r>
      <w:r w:rsidRPr="004F38EF">
        <w:rPr>
          <w:rFonts w:ascii="Times New Roman" w:hAnsi="Times New Roman"/>
          <w:sz w:val="24"/>
          <w:szCs w:val="24"/>
        </w:rPr>
        <w:t>моуправления);</w:t>
      </w:r>
    </w:p>
    <w:p w:rsidR="000F7495" w:rsidRPr="004F38EF" w:rsidRDefault="000F7495" w:rsidP="00C22A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 xml:space="preserve">участие молодежи в социально значимых краевых семинарах, конкурсах, форумах краевого </w:t>
      </w:r>
      <w:r w:rsidRPr="004F38EF">
        <w:rPr>
          <w:rFonts w:ascii="Times New Roman" w:hAnsi="Times New Roman"/>
          <w:color w:val="000000"/>
          <w:sz w:val="24"/>
          <w:szCs w:val="24"/>
        </w:rPr>
        <w:t>масштаба.</w:t>
      </w:r>
    </w:p>
    <w:p w:rsidR="000F7495" w:rsidRPr="004F38EF" w:rsidRDefault="000F7495" w:rsidP="00C22A9A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F38EF">
        <w:rPr>
          <w:rFonts w:ascii="Times New Roman" w:hAnsi="Times New Roman" w:cs="Times New Roman"/>
          <w:color w:val="000000"/>
          <w:sz w:val="24"/>
          <w:szCs w:val="24"/>
        </w:rPr>
        <w:t>2. Обеспечение деятельности учреждения в сфере молодежной политики.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В рамках данного мероприятия предусматривается: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Расходы на содержание МБУ ЦКСОМ «Горизонт».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>3.Обеспечение деятельности отдела по делам молодежи администрации муниципал</w:t>
      </w:r>
      <w:r w:rsidRPr="004F38EF">
        <w:rPr>
          <w:rFonts w:ascii="Times New Roman" w:hAnsi="Times New Roman"/>
          <w:color w:val="000000"/>
          <w:sz w:val="24"/>
          <w:szCs w:val="24"/>
        </w:rPr>
        <w:t>ь</w:t>
      </w:r>
      <w:r w:rsidRPr="004F38EF">
        <w:rPr>
          <w:rFonts w:ascii="Times New Roman" w:hAnsi="Times New Roman"/>
          <w:color w:val="000000"/>
          <w:sz w:val="24"/>
          <w:szCs w:val="24"/>
        </w:rPr>
        <w:t>ного образования Щербиновский район</w:t>
      </w:r>
      <w:r w:rsidRPr="004F38EF">
        <w:rPr>
          <w:rFonts w:ascii="Times New Roman" w:hAnsi="Times New Roman"/>
          <w:sz w:val="24"/>
          <w:szCs w:val="24"/>
        </w:rPr>
        <w:t>.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В рамках данного мероприятия предусматривается:</w:t>
      </w:r>
    </w:p>
    <w:p w:rsidR="000F7495" w:rsidRPr="004F38EF" w:rsidRDefault="000F7495" w:rsidP="00C22A9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 xml:space="preserve">Расходы на содержание </w:t>
      </w:r>
      <w:r w:rsidRPr="004F38EF">
        <w:rPr>
          <w:rFonts w:ascii="Times New Roman" w:hAnsi="Times New Roman"/>
          <w:color w:val="000000"/>
          <w:sz w:val="24"/>
          <w:szCs w:val="24"/>
        </w:rPr>
        <w:t>отдела по делам молодежи администрации муниципального образования Щербиновский район.</w:t>
      </w:r>
    </w:p>
    <w:p w:rsidR="000F7495" w:rsidRPr="004F38EF" w:rsidRDefault="000F7495" w:rsidP="00C22A9A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F7495" w:rsidRPr="004F38EF" w:rsidRDefault="000F7495" w:rsidP="00C22A9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F38EF">
        <w:rPr>
          <w:rFonts w:ascii="Times New Roman" w:hAnsi="Times New Roman"/>
          <w:b/>
          <w:bCs/>
          <w:sz w:val="24"/>
          <w:szCs w:val="24"/>
        </w:rPr>
        <w:t>4. Обоснование ресурсного обеспечения муниципальной программы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7495" w:rsidRPr="004F38EF" w:rsidRDefault="000F7495" w:rsidP="00C22A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Финансирование муниципальной программы осуществляется за счет краевого бюдж</w:t>
      </w:r>
      <w:r w:rsidRPr="004F38EF">
        <w:rPr>
          <w:rFonts w:ascii="Times New Roman" w:hAnsi="Times New Roman"/>
          <w:sz w:val="24"/>
          <w:szCs w:val="24"/>
        </w:rPr>
        <w:t>е</w:t>
      </w:r>
      <w:r w:rsidRPr="004F38EF">
        <w:rPr>
          <w:rFonts w:ascii="Times New Roman" w:hAnsi="Times New Roman"/>
          <w:sz w:val="24"/>
          <w:szCs w:val="24"/>
        </w:rPr>
        <w:t>та и  бюджета муниципального образования Щербиновский район.</w:t>
      </w:r>
    </w:p>
    <w:tbl>
      <w:tblPr>
        <w:tblW w:w="4999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475"/>
        <w:gridCol w:w="1275"/>
        <w:gridCol w:w="1277"/>
        <w:gridCol w:w="1277"/>
        <w:gridCol w:w="1277"/>
        <w:gridCol w:w="1271"/>
      </w:tblGrid>
      <w:tr w:rsidR="000F7495" w:rsidRPr="004F38EF" w:rsidTr="00456406">
        <w:tc>
          <w:tcPr>
            <w:tcW w:w="1764" w:type="pct"/>
            <w:vMerge w:val="restart"/>
          </w:tcPr>
          <w:p w:rsidR="000F7495" w:rsidRPr="004F38EF" w:rsidRDefault="000F7495" w:rsidP="004564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Источник финансирования м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у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ниципальной программы</w:t>
            </w:r>
          </w:p>
        </w:tc>
        <w:tc>
          <w:tcPr>
            <w:tcW w:w="647" w:type="pct"/>
            <w:vMerge w:val="restart"/>
          </w:tcPr>
          <w:p w:rsidR="000F7495" w:rsidRPr="004F38EF" w:rsidRDefault="000F7495" w:rsidP="004564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Объем финанс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и</w:t>
            </w:r>
            <w:r w:rsidRPr="004F38EF">
              <w:rPr>
                <w:rFonts w:ascii="Times New Roman" w:hAnsi="Times New Roman"/>
                <w:sz w:val="24"/>
                <w:szCs w:val="24"/>
              </w:rPr>
              <w:t>рования всего, руб.</w:t>
            </w:r>
          </w:p>
        </w:tc>
        <w:tc>
          <w:tcPr>
            <w:tcW w:w="2589" w:type="pct"/>
            <w:gridSpan w:val="4"/>
          </w:tcPr>
          <w:p w:rsidR="000F7495" w:rsidRPr="004F38EF" w:rsidRDefault="000F7495" w:rsidP="004564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0F7495" w:rsidRPr="004F38EF" w:rsidTr="00456406">
        <w:tc>
          <w:tcPr>
            <w:tcW w:w="1764" w:type="pct"/>
            <w:vMerge/>
          </w:tcPr>
          <w:p w:rsidR="000F7495" w:rsidRPr="004F38EF" w:rsidRDefault="000F7495" w:rsidP="004564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pct"/>
            <w:vMerge/>
          </w:tcPr>
          <w:p w:rsidR="000F7495" w:rsidRPr="004F38EF" w:rsidRDefault="000F7495" w:rsidP="004564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8" w:type="pct"/>
          </w:tcPr>
          <w:p w:rsidR="000F7495" w:rsidRPr="004F38EF" w:rsidRDefault="000F7495" w:rsidP="004564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648" w:type="pct"/>
          </w:tcPr>
          <w:p w:rsidR="000F7495" w:rsidRPr="004F38EF" w:rsidRDefault="000F7495" w:rsidP="004564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648" w:type="pct"/>
            <w:tcBorders>
              <w:right w:val="single" w:sz="4" w:space="0" w:color="auto"/>
            </w:tcBorders>
          </w:tcPr>
          <w:p w:rsidR="000F7495" w:rsidRPr="004F38EF" w:rsidRDefault="000F7495" w:rsidP="004564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645" w:type="pct"/>
            <w:tcBorders>
              <w:left w:val="single" w:sz="4" w:space="0" w:color="auto"/>
            </w:tcBorders>
          </w:tcPr>
          <w:p w:rsidR="000F7495" w:rsidRPr="004F38EF" w:rsidRDefault="000F7495" w:rsidP="0045640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0F7495" w:rsidRPr="004F38EF" w:rsidTr="00456406">
        <w:tc>
          <w:tcPr>
            <w:tcW w:w="1764" w:type="pct"/>
          </w:tcPr>
          <w:p w:rsidR="000F7495" w:rsidRPr="004F38EF" w:rsidRDefault="000F7495" w:rsidP="0045640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Муниципальная программа, всего, в том числе:</w:t>
            </w:r>
          </w:p>
        </w:tc>
        <w:tc>
          <w:tcPr>
            <w:tcW w:w="647" w:type="pct"/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8 913 310</w:t>
            </w:r>
          </w:p>
        </w:tc>
        <w:tc>
          <w:tcPr>
            <w:tcW w:w="648" w:type="pct"/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2 434 210</w:t>
            </w:r>
          </w:p>
        </w:tc>
        <w:tc>
          <w:tcPr>
            <w:tcW w:w="648" w:type="pct"/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2 820 300</w:t>
            </w:r>
          </w:p>
        </w:tc>
        <w:tc>
          <w:tcPr>
            <w:tcW w:w="648" w:type="pct"/>
            <w:tcBorders>
              <w:right w:val="single" w:sz="4" w:space="0" w:color="auto"/>
            </w:tcBorders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1 829 400</w:t>
            </w:r>
          </w:p>
        </w:tc>
        <w:tc>
          <w:tcPr>
            <w:tcW w:w="645" w:type="pct"/>
            <w:tcBorders>
              <w:left w:val="single" w:sz="4" w:space="0" w:color="auto"/>
            </w:tcBorders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1 829 400</w:t>
            </w:r>
          </w:p>
        </w:tc>
      </w:tr>
      <w:tr w:rsidR="000F7495" w:rsidRPr="004F38EF" w:rsidTr="00456406">
        <w:tc>
          <w:tcPr>
            <w:tcW w:w="1764" w:type="pct"/>
          </w:tcPr>
          <w:p w:rsidR="000F7495" w:rsidRPr="004F38EF" w:rsidRDefault="000F7495" w:rsidP="0045640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647" w:type="pct"/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273 600</w:t>
            </w:r>
          </w:p>
        </w:tc>
        <w:tc>
          <w:tcPr>
            <w:tcW w:w="648" w:type="pct"/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273 600</w:t>
            </w:r>
          </w:p>
        </w:tc>
        <w:tc>
          <w:tcPr>
            <w:tcW w:w="648" w:type="pct"/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8" w:type="pct"/>
            <w:tcBorders>
              <w:right w:val="single" w:sz="4" w:space="0" w:color="auto"/>
            </w:tcBorders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5" w:type="pct"/>
            <w:tcBorders>
              <w:left w:val="single" w:sz="4" w:space="0" w:color="auto"/>
            </w:tcBorders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F7495" w:rsidRPr="004F38EF" w:rsidTr="00456406">
        <w:tc>
          <w:tcPr>
            <w:tcW w:w="1764" w:type="pct"/>
          </w:tcPr>
          <w:p w:rsidR="000F7495" w:rsidRPr="004F38EF" w:rsidRDefault="000F7495" w:rsidP="0045640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бюджет муниципального обр</w:t>
            </w: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зования Щербиновский район</w:t>
            </w:r>
          </w:p>
        </w:tc>
        <w:tc>
          <w:tcPr>
            <w:tcW w:w="647" w:type="pct"/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8 639 710</w:t>
            </w:r>
          </w:p>
        </w:tc>
        <w:tc>
          <w:tcPr>
            <w:tcW w:w="648" w:type="pct"/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2 160 610</w:t>
            </w:r>
          </w:p>
        </w:tc>
        <w:tc>
          <w:tcPr>
            <w:tcW w:w="648" w:type="pct"/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2 820 300</w:t>
            </w:r>
          </w:p>
        </w:tc>
        <w:tc>
          <w:tcPr>
            <w:tcW w:w="648" w:type="pct"/>
            <w:tcBorders>
              <w:right w:val="single" w:sz="4" w:space="0" w:color="auto"/>
            </w:tcBorders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1 829 400</w:t>
            </w:r>
          </w:p>
        </w:tc>
        <w:tc>
          <w:tcPr>
            <w:tcW w:w="645" w:type="pct"/>
            <w:tcBorders>
              <w:left w:val="single" w:sz="4" w:space="0" w:color="auto"/>
            </w:tcBorders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1 829 400</w:t>
            </w:r>
          </w:p>
        </w:tc>
      </w:tr>
      <w:tr w:rsidR="000F7495" w:rsidRPr="004F38EF" w:rsidTr="00456406">
        <w:tc>
          <w:tcPr>
            <w:tcW w:w="1764" w:type="pct"/>
          </w:tcPr>
          <w:p w:rsidR="000F7495" w:rsidRPr="004F38EF" w:rsidRDefault="000F7495" w:rsidP="00456406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3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№ 1 «Организация и проведение социально-значимых мер</w:t>
            </w:r>
            <w:r w:rsidRPr="004F3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F3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приятий в области молодежной политики»</w:t>
            </w:r>
          </w:p>
        </w:tc>
        <w:tc>
          <w:tcPr>
            <w:tcW w:w="647" w:type="pct"/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8" w:type="pct"/>
          </w:tcPr>
          <w:p w:rsidR="000F7495" w:rsidRPr="004F38EF" w:rsidRDefault="000F7495" w:rsidP="004564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8" w:type="pct"/>
          </w:tcPr>
          <w:p w:rsidR="000F7495" w:rsidRPr="004F38EF" w:rsidRDefault="000F7495" w:rsidP="004564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8" w:type="pct"/>
            <w:tcBorders>
              <w:right w:val="single" w:sz="4" w:space="0" w:color="auto"/>
            </w:tcBorders>
          </w:tcPr>
          <w:p w:rsidR="000F7495" w:rsidRPr="004F38EF" w:rsidRDefault="000F7495" w:rsidP="004564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5" w:type="pct"/>
            <w:tcBorders>
              <w:left w:val="single" w:sz="4" w:space="0" w:color="auto"/>
            </w:tcBorders>
          </w:tcPr>
          <w:p w:rsidR="000F7495" w:rsidRPr="004F38EF" w:rsidRDefault="000F7495" w:rsidP="004564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F7495" w:rsidRPr="004F38EF" w:rsidTr="00456406">
        <w:tc>
          <w:tcPr>
            <w:tcW w:w="1764" w:type="pct"/>
          </w:tcPr>
          <w:p w:rsidR="000F7495" w:rsidRPr="004F38EF" w:rsidRDefault="000F7495" w:rsidP="00456406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3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№ 2 «Обеспечение деятельности учреждений в сфере молоде</w:t>
            </w:r>
            <w:r w:rsidRPr="004F3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4F3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ной политики», в том числе:</w:t>
            </w:r>
          </w:p>
        </w:tc>
        <w:tc>
          <w:tcPr>
            <w:tcW w:w="647" w:type="pct"/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6 644 190</w:t>
            </w:r>
          </w:p>
        </w:tc>
        <w:tc>
          <w:tcPr>
            <w:tcW w:w="648" w:type="pct"/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1 807 590</w:t>
            </w:r>
          </w:p>
        </w:tc>
        <w:tc>
          <w:tcPr>
            <w:tcW w:w="648" w:type="pct"/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2 202 200</w:t>
            </w:r>
          </w:p>
        </w:tc>
        <w:tc>
          <w:tcPr>
            <w:tcW w:w="648" w:type="pct"/>
            <w:tcBorders>
              <w:right w:val="single" w:sz="4" w:space="0" w:color="auto"/>
            </w:tcBorders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1 317 200</w:t>
            </w:r>
          </w:p>
        </w:tc>
        <w:tc>
          <w:tcPr>
            <w:tcW w:w="645" w:type="pct"/>
            <w:tcBorders>
              <w:left w:val="single" w:sz="4" w:space="0" w:color="auto"/>
            </w:tcBorders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1 317 200</w:t>
            </w:r>
          </w:p>
        </w:tc>
      </w:tr>
      <w:tr w:rsidR="000F7495" w:rsidRPr="004F38EF" w:rsidTr="00456406">
        <w:tc>
          <w:tcPr>
            <w:tcW w:w="1764" w:type="pct"/>
          </w:tcPr>
          <w:p w:rsidR="000F7495" w:rsidRPr="004F38EF" w:rsidRDefault="000F7495" w:rsidP="0045640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краевой бюджет</w:t>
            </w:r>
          </w:p>
        </w:tc>
        <w:tc>
          <w:tcPr>
            <w:tcW w:w="647" w:type="pct"/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273 600</w:t>
            </w:r>
          </w:p>
        </w:tc>
        <w:tc>
          <w:tcPr>
            <w:tcW w:w="648" w:type="pct"/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273 600</w:t>
            </w:r>
          </w:p>
        </w:tc>
        <w:tc>
          <w:tcPr>
            <w:tcW w:w="648" w:type="pct"/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8" w:type="pct"/>
            <w:tcBorders>
              <w:right w:val="single" w:sz="4" w:space="0" w:color="auto"/>
            </w:tcBorders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5" w:type="pct"/>
            <w:tcBorders>
              <w:left w:val="single" w:sz="4" w:space="0" w:color="auto"/>
            </w:tcBorders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F7495" w:rsidRPr="004F38EF" w:rsidTr="00456406">
        <w:tc>
          <w:tcPr>
            <w:tcW w:w="1764" w:type="pct"/>
          </w:tcPr>
          <w:p w:rsidR="000F7495" w:rsidRPr="004F38EF" w:rsidRDefault="000F7495" w:rsidP="00456406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бюджет муниципального обр</w:t>
            </w: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4F38EF">
              <w:rPr>
                <w:rFonts w:ascii="Times New Roman" w:hAnsi="Times New Roman"/>
                <w:color w:val="000000"/>
                <w:sz w:val="24"/>
                <w:szCs w:val="24"/>
              </w:rPr>
              <w:t>зования Щербиновский район</w:t>
            </w:r>
          </w:p>
        </w:tc>
        <w:tc>
          <w:tcPr>
            <w:tcW w:w="647" w:type="pct"/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6 370 590</w:t>
            </w:r>
          </w:p>
        </w:tc>
        <w:tc>
          <w:tcPr>
            <w:tcW w:w="648" w:type="pct"/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1 533 990</w:t>
            </w:r>
          </w:p>
        </w:tc>
        <w:tc>
          <w:tcPr>
            <w:tcW w:w="648" w:type="pct"/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4F38EF">
              <w:rPr>
                <w:rFonts w:ascii="Times New Roman" w:hAnsi="Times New Roman"/>
                <w:sz w:val="24"/>
                <w:szCs w:val="24"/>
              </w:rPr>
              <w:t>2 202 200</w:t>
            </w:r>
          </w:p>
        </w:tc>
        <w:tc>
          <w:tcPr>
            <w:tcW w:w="648" w:type="pct"/>
            <w:tcBorders>
              <w:right w:val="single" w:sz="4" w:space="0" w:color="auto"/>
            </w:tcBorders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1 317 200</w:t>
            </w:r>
          </w:p>
        </w:tc>
        <w:tc>
          <w:tcPr>
            <w:tcW w:w="645" w:type="pct"/>
            <w:tcBorders>
              <w:left w:val="single" w:sz="4" w:space="0" w:color="auto"/>
            </w:tcBorders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1 317 200</w:t>
            </w:r>
          </w:p>
        </w:tc>
      </w:tr>
      <w:tr w:rsidR="000F7495" w:rsidRPr="004F38EF" w:rsidTr="00456406">
        <w:tc>
          <w:tcPr>
            <w:tcW w:w="1764" w:type="pct"/>
          </w:tcPr>
          <w:p w:rsidR="000F7495" w:rsidRPr="004F38EF" w:rsidRDefault="000F7495" w:rsidP="00456406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3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мероприятие № 3 «Обеспечение отдела по делам молодежи администрации м</w:t>
            </w:r>
            <w:r w:rsidRPr="004F3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4F3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ниципального образования Щербиновский район», в том числе:</w:t>
            </w:r>
          </w:p>
        </w:tc>
        <w:tc>
          <w:tcPr>
            <w:tcW w:w="647" w:type="pct"/>
          </w:tcPr>
          <w:p w:rsidR="000F7495" w:rsidRPr="004F38EF" w:rsidRDefault="000F7495" w:rsidP="004564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2 269 120</w:t>
            </w:r>
          </w:p>
        </w:tc>
        <w:tc>
          <w:tcPr>
            <w:tcW w:w="648" w:type="pct"/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626 620</w:t>
            </w:r>
          </w:p>
        </w:tc>
        <w:tc>
          <w:tcPr>
            <w:tcW w:w="648" w:type="pct"/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618 100</w:t>
            </w:r>
          </w:p>
        </w:tc>
        <w:tc>
          <w:tcPr>
            <w:tcW w:w="648" w:type="pct"/>
            <w:tcBorders>
              <w:right w:val="single" w:sz="4" w:space="0" w:color="auto"/>
            </w:tcBorders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512 200</w:t>
            </w:r>
          </w:p>
        </w:tc>
        <w:tc>
          <w:tcPr>
            <w:tcW w:w="645" w:type="pct"/>
            <w:tcBorders>
              <w:left w:val="single" w:sz="4" w:space="0" w:color="auto"/>
            </w:tcBorders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512 200</w:t>
            </w:r>
          </w:p>
        </w:tc>
      </w:tr>
      <w:tr w:rsidR="000F7495" w:rsidRPr="004F38EF" w:rsidTr="00456406">
        <w:tc>
          <w:tcPr>
            <w:tcW w:w="1764" w:type="pct"/>
          </w:tcPr>
          <w:p w:rsidR="000F7495" w:rsidRPr="004F38EF" w:rsidRDefault="000F7495" w:rsidP="00456406">
            <w:pPr>
              <w:pStyle w:val="ConsPlusNormal"/>
              <w:suppressAutoHyphens w:val="0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F3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 муниципального обр</w:t>
            </w:r>
            <w:r w:rsidRPr="004F3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F38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зования Щербиновский район</w:t>
            </w:r>
          </w:p>
        </w:tc>
        <w:tc>
          <w:tcPr>
            <w:tcW w:w="647" w:type="pct"/>
          </w:tcPr>
          <w:p w:rsidR="000F7495" w:rsidRPr="004F38EF" w:rsidRDefault="000F7495" w:rsidP="004564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2 269 120</w:t>
            </w:r>
          </w:p>
        </w:tc>
        <w:tc>
          <w:tcPr>
            <w:tcW w:w="648" w:type="pct"/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626 620</w:t>
            </w:r>
          </w:p>
        </w:tc>
        <w:tc>
          <w:tcPr>
            <w:tcW w:w="648" w:type="pct"/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618 100</w:t>
            </w:r>
          </w:p>
        </w:tc>
        <w:tc>
          <w:tcPr>
            <w:tcW w:w="648" w:type="pct"/>
            <w:tcBorders>
              <w:right w:val="single" w:sz="4" w:space="0" w:color="auto"/>
            </w:tcBorders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512 200</w:t>
            </w:r>
          </w:p>
        </w:tc>
        <w:tc>
          <w:tcPr>
            <w:tcW w:w="645" w:type="pct"/>
            <w:tcBorders>
              <w:left w:val="single" w:sz="4" w:space="0" w:color="auto"/>
            </w:tcBorders>
          </w:tcPr>
          <w:p w:rsidR="000F7495" w:rsidRPr="004F38EF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8EF">
              <w:rPr>
                <w:rFonts w:ascii="Times New Roman" w:hAnsi="Times New Roman"/>
                <w:sz w:val="24"/>
                <w:szCs w:val="24"/>
              </w:rPr>
              <w:t>512 200</w:t>
            </w:r>
          </w:p>
        </w:tc>
      </w:tr>
    </w:tbl>
    <w:p w:rsidR="000F7495" w:rsidRPr="004F38EF" w:rsidRDefault="000F7495" w:rsidP="00C22A9A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F7495" w:rsidRPr="004F38EF" w:rsidRDefault="000F7495" w:rsidP="00C22A9A">
      <w:pPr>
        <w:pStyle w:val="ConsPlusNormal"/>
        <w:suppressAutoHyphens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38EF">
        <w:rPr>
          <w:rFonts w:ascii="Times New Roman" w:hAnsi="Times New Roman" w:cs="Times New Roman"/>
          <w:sz w:val="24"/>
          <w:szCs w:val="24"/>
        </w:rPr>
        <w:t>Перечень мероприятий муниципальной программы с указанием наименования мер</w:t>
      </w:r>
      <w:r w:rsidRPr="004F38EF">
        <w:rPr>
          <w:rFonts w:ascii="Times New Roman" w:hAnsi="Times New Roman" w:cs="Times New Roman"/>
          <w:sz w:val="24"/>
          <w:szCs w:val="24"/>
        </w:rPr>
        <w:t>о</w:t>
      </w:r>
      <w:r w:rsidRPr="004F38EF">
        <w:rPr>
          <w:rFonts w:ascii="Times New Roman" w:hAnsi="Times New Roman" w:cs="Times New Roman"/>
          <w:sz w:val="24"/>
          <w:szCs w:val="24"/>
        </w:rPr>
        <w:t>приятий, исполнителей мероприятий, источников финансирования и показателей результ</w:t>
      </w:r>
      <w:r w:rsidRPr="004F38EF">
        <w:rPr>
          <w:rFonts w:ascii="Times New Roman" w:hAnsi="Times New Roman" w:cs="Times New Roman"/>
          <w:sz w:val="24"/>
          <w:szCs w:val="24"/>
        </w:rPr>
        <w:t>а</w:t>
      </w:r>
      <w:r w:rsidRPr="004F38EF">
        <w:rPr>
          <w:rFonts w:ascii="Times New Roman" w:hAnsi="Times New Roman" w:cs="Times New Roman"/>
          <w:sz w:val="24"/>
          <w:szCs w:val="24"/>
        </w:rPr>
        <w:t>тов мероприятий по годам приводится в приложении № 2 к муниципальной программе.</w:t>
      </w:r>
    </w:p>
    <w:p w:rsidR="000F7495" w:rsidRPr="004F38EF" w:rsidRDefault="000F7495" w:rsidP="00C22A9A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F38EF">
        <w:rPr>
          <w:rFonts w:ascii="Times New Roman" w:hAnsi="Times New Roman"/>
          <w:b/>
          <w:bCs/>
          <w:sz w:val="24"/>
          <w:szCs w:val="24"/>
        </w:rPr>
        <w:t xml:space="preserve">5. Прогноз сводных показателей муниципальных заданий 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F38EF">
        <w:rPr>
          <w:rFonts w:ascii="Times New Roman" w:hAnsi="Times New Roman"/>
          <w:b/>
          <w:bCs/>
          <w:sz w:val="24"/>
          <w:szCs w:val="24"/>
        </w:rPr>
        <w:t xml:space="preserve">на оказание муниципальных услуг (выполнение работ) 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F38EF">
        <w:rPr>
          <w:rFonts w:ascii="Times New Roman" w:hAnsi="Times New Roman"/>
          <w:b/>
          <w:bCs/>
          <w:sz w:val="24"/>
          <w:szCs w:val="24"/>
        </w:rPr>
        <w:t xml:space="preserve">муниципальными учреждениями муниципального образования 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F38EF">
        <w:rPr>
          <w:rFonts w:ascii="Times New Roman" w:hAnsi="Times New Roman"/>
          <w:b/>
          <w:bCs/>
          <w:sz w:val="24"/>
          <w:szCs w:val="24"/>
        </w:rPr>
        <w:t xml:space="preserve">Щербиновский район в сфере реализации муниципальной программы 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F38EF">
        <w:rPr>
          <w:rFonts w:ascii="Times New Roman" w:hAnsi="Times New Roman"/>
          <w:b/>
          <w:bCs/>
          <w:sz w:val="24"/>
          <w:szCs w:val="24"/>
        </w:rPr>
        <w:t>на очередной финансовый год и плановый период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Прогноз сводных показателей муниципального задания на оказание муниципальных услуг (выполнение работ) муниципальным бюджетным учреждением муниципального обр</w:t>
      </w:r>
      <w:r w:rsidRPr="004F38EF">
        <w:rPr>
          <w:rFonts w:ascii="Times New Roman" w:hAnsi="Times New Roman"/>
          <w:sz w:val="24"/>
          <w:szCs w:val="24"/>
        </w:rPr>
        <w:t>а</w:t>
      </w:r>
      <w:r w:rsidRPr="004F38EF">
        <w:rPr>
          <w:rFonts w:ascii="Times New Roman" w:hAnsi="Times New Roman"/>
          <w:sz w:val="24"/>
          <w:szCs w:val="24"/>
        </w:rPr>
        <w:t>зования Щербиновский район «Центр комплексного социального обслуживания молодежи «Горизонт» в сфере реализации муниц</w:t>
      </w:r>
      <w:r w:rsidRPr="004F38EF">
        <w:rPr>
          <w:rFonts w:ascii="Times New Roman" w:hAnsi="Times New Roman"/>
          <w:sz w:val="24"/>
          <w:szCs w:val="24"/>
        </w:rPr>
        <w:t>и</w:t>
      </w:r>
      <w:r w:rsidRPr="004F38EF">
        <w:rPr>
          <w:rFonts w:ascii="Times New Roman" w:hAnsi="Times New Roman"/>
          <w:sz w:val="24"/>
          <w:szCs w:val="24"/>
        </w:rPr>
        <w:t xml:space="preserve">пальной программы муниципального образования Щербиновский район «Молодежь муниципального образования Щербиновский район» </w:t>
      </w:r>
      <w:r w:rsidRPr="004F38EF">
        <w:rPr>
          <w:rFonts w:ascii="Times New Roman" w:hAnsi="Times New Roman"/>
          <w:color w:val="000000"/>
          <w:sz w:val="24"/>
          <w:szCs w:val="24"/>
        </w:rPr>
        <w:t>пр</w:t>
      </w:r>
      <w:r w:rsidRPr="004F38EF">
        <w:rPr>
          <w:rFonts w:ascii="Times New Roman" w:hAnsi="Times New Roman"/>
          <w:color w:val="000000"/>
          <w:sz w:val="24"/>
          <w:szCs w:val="24"/>
        </w:rPr>
        <w:t>и</w:t>
      </w:r>
      <w:r w:rsidRPr="004F38EF">
        <w:rPr>
          <w:rFonts w:ascii="Times New Roman" w:hAnsi="Times New Roman"/>
          <w:color w:val="000000"/>
          <w:sz w:val="24"/>
          <w:szCs w:val="24"/>
        </w:rPr>
        <w:t>водится с</w:t>
      </w:r>
      <w:r w:rsidRPr="004F38EF">
        <w:rPr>
          <w:rFonts w:ascii="Times New Roman" w:hAnsi="Times New Roman"/>
          <w:color w:val="000000"/>
          <w:sz w:val="24"/>
          <w:szCs w:val="24"/>
        </w:rPr>
        <w:t>о</w:t>
      </w:r>
      <w:r w:rsidRPr="004F38EF">
        <w:rPr>
          <w:rFonts w:ascii="Times New Roman" w:hAnsi="Times New Roman"/>
          <w:color w:val="000000"/>
          <w:sz w:val="24"/>
          <w:szCs w:val="24"/>
        </w:rPr>
        <w:t>гласно приложению № 3 к настоящей программе.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F38EF">
        <w:rPr>
          <w:rFonts w:ascii="Times New Roman" w:hAnsi="Times New Roman"/>
          <w:b/>
          <w:bCs/>
          <w:sz w:val="24"/>
          <w:szCs w:val="24"/>
        </w:rPr>
        <w:t>6. Методика оценки эффективности реализации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4F38EF">
        <w:rPr>
          <w:rFonts w:ascii="Times New Roman" w:hAnsi="Times New Roman"/>
          <w:b/>
          <w:bCs/>
          <w:sz w:val="24"/>
          <w:szCs w:val="24"/>
        </w:rPr>
        <w:t>муниципальной программы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F7495" w:rsidRPr="004F38EF" w:rsidRDefault="000F7495" w:rsidP="00C22A9A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Оценка эффективности реализации муниципальной программы осуществляется в с</w:t>
      </w:r>
      <w:r w:rsidRPr="004F38EF">
        <w:rPr>
          <w:rFonts w:ascii="Times New Roman" w:hAnsi="Times New Roman"/>
          <w:sz w:val="24"/>
          <w:szCs w:val="24"/>
        </w:rPr>
        <w:t>о</w:t>
      </w:r>
      <w:r w:rsidRPr="004F38EF">
        <w:rPr>
          <w:rFonts w:ascii="Times New Roman" w:hAnsi="Times New Roman"/>
          <w:sz w:val="24"/>
          <w:szCs w:val="24"/>
        </w:rPr>
        <w:t>ответствии с методикой оценки эффективности реализации муниципальной программы, и</w:t>
      </w:r>
      <w:r w:rsidRPr="004F38EF">
        <w:rPr>
          <w:rFonts w:ascii="Times New Roman" w:hAnsi="Times New Roman"/>
          <w:sz w:val="24"/>
          <w:szCs w:val="24"/>
        </w:rPr>
        <w:t>з</w:t>
      </w:r>
      <w:r w:rsidRPr="004F38EF">
        <w:rPr>
          <w:rFonts w:ascii="Times New Roman" w:hAnsi="Times New Roman"/>
          <w:sz w:val="24"/>
          <w:szCs w:val="24"/>
        </w:rPr>
        <w:t>ложенной в приложении № 5 к постановлению адм</w:t>
      </w:r>
      <w:r w:rsidRPr="004F38EF">
        <w:rPr>
          <w:rFonts w:ascii="Times New Roman" w:hAnsi="Times New Roman"/>
          <w:sz w:val="24"/>
          <w:szCs w:val="24"/>
        </w:rPr>
        <w:t>и</w:t>
      </w:r>
      <w:r w:rsidRPr="004F38EF">
        <w:rPr>
          <w:rFonts w:ascii="Times New Roman" w:hAnsi="Times New Roman"/>
          <w:sz w:val="24"/>
          <w:szCs w:val="24"/>
        </w:rPr>
        <w:t>нистрации муниципального образования Щербиновский район от 7 июля 2014 года № 431 «О порядке принятия решения о разрабо</w:t>
      </w:r>
      <w:r w:rsidRPr="004F38EF">
        <w:rPr>
          <w:rFonts w:ascii="Times New Roman" w:hAnsi="Times New Roman"/>
          <w:sz w:val="24"/>
          <w:szCs w:val="24"/>
        </w:rPr>
        <w:t>т</w:t>
      </w:r>
      <w:r w:rsidRPr="004F38EF">
        <w:rPr>
          <w:rFonts w:ascii="Times New Roman" w:hAnsi="Times New Roman"/>
          <w:sz w:val="24"/>
          <w:szCs w:val="24"/>
        </w:rPr>
        <w:t>ке, формирования, реализации и оценки эффективности реализации муниципальных пр</w:t>
      </w:r>
      <w:r w:rsidRPr="004F38EF">
        <w:rPr>
          <w:rFonts w:ascii="Times New Roman" w:hAnsi="Times New Roman"/>
          <w:sz w:val="24"/>
          <w:szCs w:val="24"/>
        </w:rPr>
        <w:t>о</w:t>
      </w:r>
      <w:r w:rsidRPr="004F38EF">
        <w:rPr>
          <w:rFonts w:ascii="Times New Roman" w:hAnsi="Times New Roman"/>
          <w:sz w:val="24"/>
          <w:szCs w:val="24"/>
        </w:rPr>
        <w:t>грамм муниц</w:t>
      </w:r>
      <w:r w:rsidRPr="004F38EF">
        <w:rPr>
          <w:rFonts w:ascii="Times New Roman" w:hAnsi="Times New Roman"/>
          <w:sz w:val="24"/>
          <w:szCs w:val="24"/>
        </w:rPr>
        <w:t>и</w:t>
      </w:r>
      <w:r w:rsidRPr="004F38EF">
        <w:rPr>
          <w:rFonts w:ascii="Times New Roman" w:hAnsi="Times New Roman"/>
          <w:sz w:val="24"/>
          <w:szCs w:val="24"/>
        </w:rPr>
        <w:t>пального образования Щербиновский район».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Методика оценки эффективности реализации муниципальной программы основывае</w:t>
      </w:r>
      <w:r w:rsidRPr="004F38EF">
        <w:rPr>
          <w:rFonts w:ascii="Times New Roman" w:hAnsi="Times New Roman"/>
          <w:sz w:val="24"/>
          <w:szCs w:val="24"/>
        </w:rPr>
        <w:t>т</w:t>
      </w:r>
      <w:r w:rsidRPr="004F38EF">
        <w:rPr>
          <w:rFonts w:ascii="Times New Roman" w:hAnsi="Times New Roman"/>
          <w:sz w:val="24"/>
          <w:szCs w:val="24"/>
        </w:rPr>
        <w:t>ся на принципе сопоставления фактически достигнутых целевых показателей с их планов</w:t>
      </w:r>
      <w:r w:rsidRPr="004F38EF">
        <w:rPr>
          <w:rFonts w:ascii="Times New Roman" w:hAnsi="Times New Roman"/>
          <w:sz w:val="24"/>
          <w:szCs w:val="24"/>
        </w:rPr>
        <w:t>ы</w:t>
      </w:r>
      <w:r w:rsidRPr="004F38EF">
        <w:rPr>
          <w:rFonts w:ascii="Times New Roman" w:hAnsi="Times New Roman"/>
          <w:sz w:val="24"/>
          <w:szCs w:val="24"/>
        </w:rPr>
        <w:t>ми значениями по результатам отчетного года.</w:t>
      </w:r>
    </w:p>
    <w:p w:rsidR="000F7495" w:rsidRDefault="000F7495" w:rsidP="00C22A9A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0F7495" w:rsidRPr="004F38EF" w:rsidRDefault="000F7495" w:rsidP="00C22A9A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:rsidR="000F7495" w:rsidRDefault="000F7495" w:rsidP="00C22A9A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F7495" w:rsidRPr="004F38EF" w:rsidRDefault="000F7495" w:rsidP="00C22A9A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F38EF">
        <w:rPr>
          <w:rFonts w:ascii="Times New Roman" w:hAnsi="Times New Roman"/>
          <w:b/>
          <w:bCs/>
          <w:color w:val="000000"/>
          <w:sz w:val="24"/>
          <w:szCs w:val="24"/>
        </w:rPr>
        <w:t>7. Механизм реализации муниципальной программы</w:t>
      </w:r>
    </w:p>
    <w:p w:rsidR="000F7495" w:rsidRPr="004F38EF" w:rsidRDefault="000F7495" w:rsidP="00C22A9A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F38EF">
        <w:rPr>
          <w:rFonts w:ascii="Times New Roman" w:hAnsi="Times New Roman"/>
          <w:b/>
          <w:bCs/>
          <w:color w:val="000000"/>
          <w:sz w:val="24"/>
          <w:szCs w:val="24"/>
        </w:rPr>
        <w:t>и контроль за ее выполнением</w:t>
      </w:r>
    </w:p>
    <w:p w:rsidR="000F7495" w:rsidRPr="004F38EF" w:rsidRDefault="000F7495" w:rsidP="00C22A9A">
      <w:pPr>
        <w:widowControl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0F7495" w:rsidRPr="004F38EF" w:rsidRDefault="000F7495" w:rsidP="00C22A9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>Текущее управление муниципальной программой осуществляет ее координатор – о</w:t>
      </w:r>
      <w:r w:rsidRPr="004F38EF">
        <w:rPr>
          <w:rFonts w:ascii="Times New Roman" w:hAnsi="Times New Roman"/>
          <w:color w:val="000000"/>
          <w:sz w:val="24"/>
          <w:szCs w:val="24"/>
        </w:rPr>
        <w:t>т</w:t>
      </w:r>
      <w:r w:rsidRPr="004F38EF">
        <w:rPr>
          <w:rFonts w:ascii="Times New Roman" w:hAnsi="Times New Roman"/>
          <w:color w:val="000000"/>
          <w:sz w:val="24"/>
          <w:szCs w:val="24"/>
        </w:rPr>
        <w:t>дел по делам молодежи, который: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>обеспечивает разработку муниципальной программы, ее согласование с МБУ ЦКСОМ «Горизонт»;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>формирует структуру муниципальной программы и перечень участников муниц</w:t>
      </w:r>
      <w:r w:rsidRPr="004F38EF">
        <w:rPr>
          <w:rFonts w:ascii="Times New Roman" w:hAnsi="Times New Roman"/>
          <w:color w:val="000000"/>
          <w:sz w:val="24"/>
          <w:szCs w:val="24"/>
        </w:rPr>
        <w:t>и</w:t>
      </w:r>
      <w:r w:rsidRPr="004F38EF">
        <w:rPr>
          <w:rFonts w:ascii="Times New Roman" w:hAnsi="Times New Roman"/>
          <w:color w:val="000000"/>
          <w:sz w:val="24"/>
          <w:szCs w:val="24"/>
        </w:rPr>
        <w:t xml:space="preserve">пальной программы; 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>организует реализацию муниципальной программы, координацию де</w:t>
      </w:r>
      <w:r w:rsidRPr="004F38EF">
        <w:rPr>
          <w:rFonts w:ascii="Times New Roman" w:hAnsi="Times New Roman"/>
          <w:color w:val="000000"/>
          <w:sz w:val="24"/>
          <w:szCs w:val="24"/>
        </w:rPr>
        <w:t>я</w:t>
      </w:r>
      <w:r w:rsidRPr="004F38EF">
        <w:rPr>
          <w:rFonts w:ascii="Times New Roman" w:hAnsi="Times New Roman"/>
          <w:color w:val="000000"/>
          <w:sz w:val="24"/>
          <w:szCs w:val="24"/>
        </w:rPr>
        <w:t>тельности МБУ ЦКСОМ «Горизонт»;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>принимает решение о необходимости внесения в установленном порядке изменений в муниципальную программу;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>несет ответственность за достижение целевых показателей муниципальной програ</w:t>
      </w:r>
      <w:r w:rsidRPr="004F38EF">
        <w:rPr>
          <w:rFonts w:ascii="Times New Roman" w:hAnsi="Times New Roman"/>
          <w:color w:val="000000"/>
          <w:sz w:val="24"/>
          <w:szCs w:val="24"/>
        </w:rPr>
        <w:t>м</w:t>
      </w:r>
      <w:r w:rsidRPr="004F38EF">
        <w:rPr>
          <w:rFonts w:ascii="Times New Roman" w:hAnsi="Times New Roman"/>
          <w:color w:val="000000"/>
          <w:sz w:val="24"/>
          <w:szCs w:val="24"/>
        </w:rPr>
        <w:t>мы;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МБУ ЦКСОМ «Гор</w:t>
      </w:r>
      <w:r w:rsidRPr="004F38EF">
        <w:rPr>
          <w:rFonts w:ascii="Times New Roman" w:hAnsi="Times New Roman"/>
          <w:color w:val="000000"/>
          <w:sz w:val="24"/>
          <w:szCs w:val="24"/>
        </w:rPr>
        <w:t>и</w:t>
      </w:r>
      <w:r w:rsidRPr="004F38EF">
        <w:rPr>
          <w:rFonts w:ascii="Times New Roman" w:hAnsi="Times New Roman"/>
          <w:color w:val="000000"/>
          <w:sz w:val="24"/>
          <w:szCs w:val="24"/>
        </w:rPr>
        <w:t xml:space="preserve">зонт»; 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 xml:space="preserve">проводит мониторинг реализации муниципальной программы; 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 xml:space="preserve">разрабатывает формы отчетности для </w:t>
      </w:r>
      <w:r w:rsidRPr="004F38EF">
        <w:rPr>
          <w:rFonts w:ascii="Times New Roman" w:hAnsi="Times New Roman"/>
          <w:color w:val="000000"/>
          <w:sz w:val="24"/>
          <w:szCs w:val="24"/>
        </w:rPr>
        <w:t>МБУ ЦКСОМ «Горизонт»</w:t>
      </w:r>
      <w:r w:rsidRPr="004F38EF">
        <w:rPr>
          <w:rFonts w:ascii="Times New Roman" w:hAnsi="Times New Roman"/>
          <w:sz w:val="24"/>
          <w:szCs w:val="24"/>
        </w:rPr>
        <w:t>, необходимые для осуществления контроля за выполнением муниципальной програ</w:t>
      </w:r>
      <w:r w:rsidRPr="004F38EF">
        <w:rPr>
          <w:rFonts w:ascii="Times New Roman" w:hAnsi="Times New Roman"/>
          <w:sz w:val="24"/>
          <w:szCs w:val="24"/>
        </w:rPr>
        <w:t>м</w:t>
      </w:r>
      <w:r w:rsidRPr="004F38EF">
        <w:rPr>
          <w:rFonts w:ascii="Times New Roman" w:hAnsi="Times New Roman"/>
          <w:sz w:val="24"/>
          <w:szCs w:val="24"/>
        </w:rPr>
        <w:t xml:space="preserve">мы, устанавливает сроки их предоставления; 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 xml:space="preserve">проводит мониторинг реализации муниципальной программы и анализ отчетности, представляемой </w:t>
      </w:r>
      <w:r w:rsidRPr="004F38EF">
        <w:rPr>
          <w:rFonts w:ascii="Times New Roman" w:hAnsi="Times New Roman"/>
          <w:color w:val="000000"/>
          <w:sz w:val="24"/>
          <w:szCs w:val="24"/>
        </w:rPr>
        <w:t>МБУ ЦКСОМ «Горизонт»</w:t>
      </w:r>
      <w:r w:rsidRPr="004F38EF">
        <w:rPr>
          <w:rFonts w:ascii="Times New Roman" w:hAnsi="Times New Roman"/>
          <w:sz w:val="24"/>
          <w:szCs w:val="24"/>
        </w:rPr>
        <w:t xml:space="preserve">; 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>ежегодно проводит оценку эффективности реализации муниципальной программы;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</w:t>
      </w:r>
      <w:r w:rsidRPr="004F38EF">
        <w:rPr>
          <w:rFonts w:ascii="Times New Roman" w:hAnsi="Times New Roman"/>
          <w:color w:val="000000"/>
          <w:sz w:val="24"/>
          <w:szCs w:val="24"/>
        </w:rPr>
        <w:t>м</w:t>
      </w:r>
      <w:r w:rsidRPr="004F38EF">
        <w:rPr>
          <w:rFonts w:ascii="Times New Roman" w:hAnsi="Times New Roman"/>
          <w:color w:val="000000"/>
          <w:sz w:val="24"/>
          <w:szCs w:val="24"/>
        </w:rPr>
        <w:t>мы).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Отдел по делам молодежи ежегодно, не позднее 1 декабря текущего финансового г</w:t>
      </w:r>
      <w:r w:rsidRPr="004F38EF">
        <w:rPr>
          <w:rFonts w:ascii="Times New Roman" w:hAnsi="Times New Roman"/>
          <w:sz w:val="24"/>
          <w:szCs w:val="24"/>
        </w:rPr>
        <w:t>о</w:t>
      </w:r>
      <w:r w:rsidRPr="004F38EF">
        <w:rPr>
          <w:rFonts w:ascii="Times New Roman" w:hAnsi="Times New Roman"/>
          <w:sz w:val="24"/>
          <w:szCs w:val="24"/>
        </w:rPr>
        <w:t xml:space="preserve">да, утверждает согласованный с </w:t>
      </w:r>
      <w:r w:rsidRPr="004F38EF">
        <w:rPr>
          <w:rFonts w:ascii="Times New Roman" w:hAnsi="Times New Roman"/>
          <w:color w:val="000000"/>
          <w:sz w:val="24"/>
          <w:szCs w:val="24"/>
        </w:rPr>
        <w:t xml:space="preserve">МБУ ЦКСОМ «Горизонт» </w:t>
      </w:r>
      <w:hyperlink w:anchor="Par1729" w:history="1">
        <w:r w:rsidRPr="004F38EF">
          <w:rPr>
            <w:rFonts w:ascii="Times New Roman" w:hAnsi="Times New Roman"/>
            <w:sz w:val="24"/>
            <w:szCs w:val="24"/>
          </w:rPr>
          <w:t>план</w:t>
        </w:r>
      </w:hyperlink>
      <w:r w:rsidRPr="004F38EF">
        <w:rPr>
          <w:rFonts w:ascii="Times New Roman" w:hAnsi="Times New Roman"/>
          <w:sz w:val="24"/>
          <w:szCs w:val="24"/>
        </w:rPr>
        <w:t xml:space="preserve"> реализации муниципальной программы на очередной год и плановый период (далее - план реализации муниципальной программы) по форме согласно пр</w:t>
      </w:r>
      <w:r w:rsidRPr="004F38EF">
        <w:rPr>
          <w:rFonts w:ascii="Times New Roman" w:hAnsi="Times New Roman"/>
          <w:sz w:val="24"/>
          <w:szCs w:val="24"/>
        </w:rPr>
        <w:t>и</w:t>
      </w:r>
      <w:r w:rsidRPr="004F38EF">
        <w:rPr>
          <w:rFonts w:ascii="Times New Roman" w:hAnsi="Times New Roman"/>
          <w:sz w:val="24"/>
          <w:szCs w:val="24"/>
        </w:rPr>
        <w:t>ложению № 9 к порядку принятия решения о разработке, формирования, реал</w:t>
      </w:r>
      <w:r w:rsidRPr="004F38EF">
        <w:rPr>
          <w:rFonts w:ascii="Times New Roman" w:hAnsi="Times New Roman"/>
          <w:sz w:val="24"/>
          <w:szCs w:val="24"/>
        </w:rPr>
        <w:t>и</w:t>
      </w:r>
      <w:r w:rsidRPr="004F38EF">
        <w:rPr>
          <w:rFonts w:ascii="Times New Roman" w:hAnsi="Times New Roman"/>
          <w:sz w:val="24"/>
          <w:szCs w:val="24"/>
        </w:rPr>
        <w:t>зации и оценки эффективности реализации муниципальных программ муниципального образования Щербиновский район, утвержденному постановлением адм</w:t>
      </w:r>
      <w:r w:rsidRPr="004F38EF">
        <w:rPr>
          <w:rFonts w:ascii="Times New Roman" w:hAnsi="Times New Roman"/>
          <w:sz w:val="24"/>
          <w:szCs w:val="24"/>
        </w:rPr>
        <w:t>и</w:t>
      </w:r>
      <w:r w:rsidRPr="004F38EF">
        <w:rPr>
          <w:rFonts w:ascii="Times New Roman" w:hAnsi="Times New Roman"/>
          <w:sz w:val="24"/>
          <w:szCs w:val="24"/>
        </w:rPr>
        <w:t>нистрации муниципального образования Щербиновский район от 7 июля 2014 года № 341 «О порядке принятия решения о разработке, формирования, реализации и оценки эффекти</w:t>
      </w:r>
      <w:r w:rsidRPr="004F38EF">
        <w:rPr>
          <w:rFonts w:ascii="Times New Roman" w:hAnsi="Times New Roman"/>
          <w:sz w:val="24"/>
          <w:szCs w:val="24"/>
        </w:rPr>
        <w:t>в</w:t>
      </w:r>
      <w:r w:rsidRPr="004F38EF">
        <w:rPr>
          <w:rFonts w:ascii="Times New Roman" w:hAnsi="Times New Roman"/>
          <w:sz w:val="24"/>
          <w:szCs w:val="24"/>
        </w:rPr>
        <w:t>ности реализации муниципальных программ м</w:t>
      </w:r>
      <w:r w:rsidRPr="004F38EF">
        <w:rPr>
          <w:rFonts w:ascii="Times New Roman" w:hAnsi="Times New Roman"/>
          <w:sz w:val="24"/>
          <w:szCs w:val="24"/>
        </w:rPr>
        <w:t>у</w:t>
      </w:r>
      <w:r w:rsidRPr="004F38EF">
        <w:rPr>
          <w:rFonts w:ascii="Times New Roman" w:hAnsi="Times New Roman"/>
          <w:sz w:val="24"/>
          <w:szCs w:val="24"/>
        </w:rPr>
        <w:t xml:space="preserve">ниципального образования Щербиновский район» (далее так же – Порядок). 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В целях обеспечения эффективного мониторинга реализации муниципальной пр</w:t>
      </w:r>
      <w:r w:rsidRPr="004F38EF">
        <w:rPr>
          <w:rFonts w:ascii="Times New Roman" w:hAnsi="Times New Roman"/>
          <w:sz w:val="24"/>
          <w:szCs w:val="24"/>
        </w:rPr>
        <w:t>о</w:t>
      </w:r>
      <w:r w:rsidRPr="004F38EF">
        <w:rPr>
          <w:rFonts w:ascii="Times New Roman" w:hAnsi="Times New Roman"/>
          <w:sz w:val="24"/>
          <w:szCs w:val="24"/>
        </w:rPr>
        <w:t>граммы отдел по делам молодежи ежегодно, не позднее 31 декабря текущего финансового года, разрабатывает и утверждает согласованный с уч</w:t>
      </w:r>
      <w:r w:rsidRPr="004F38EF">
        <w:rPr>
          <w:rFonts w:ascii="Times New Roman" w:hAnsi="Times New Roman"/>
          <w:sz w:val="24"/>
          <w:szCs w:val="24"/>
        </w:rPr>
        <w:t>а</w:t>
      </w:r>
      <w:r w:rsidRPr="004F38EF">
        <w:rPr>
          <w:rFonts w:ascii="Times New Roman" w:hAnsi="Times New Roman"/>
          <w:sz w:val="24"/>
          <w:szCs w:val="24"/>
        </w:rPr>
        <w:t xml:space="preserve">стниками муниципальной программы детальный </w:t>
      </w:r>
      <w:hyperlink w:anchor="Par2051" w:history="1">
        <w:r w:rsidRPr="004F38EF">
          <w:rPr>
            <w:rFonts w:ascii="Times New Roman" w:hAnsi="Times New Roman"/>
            <w:sz w:val="24"/>
            <w:szCs w:val="24"/>
          </w:rPr>
          <w:t>план-график</w:t>
        </w:r>
      </w:hyperlink>
      <w:r w:rsidRPr="004F38EF">
        <w:rPr>
          <w:rFonts w:ascii="Times New Roman" w:hAnsi="Times New Roman"/>
          <w:sz w:val="24"/>
          <w:szCs w:val="24"/>
        </w:rPr>
        <w:t xml:space="preserve"> реализации муниципальной программы на очередной год и план</w:t>
      </w:r>
      <w:r w:rsidRPr="004F38EF">
        <w:rPr>
          <w:rFonts w:ascii="Times New Roman" w:hAnsi="Times New Roman"/>
          <w:sz w:val="24"/>
          <w:szCs w:val="24"/>
        </w:rPr>
        <w:t>о</w:t>
      </w:r>
      <w:r w:rsidRPr="004F38EF">
        <w:rPr>
          <w:rFonts w:ascii="Times New Roman" w:hAnsi="Times New Roman"/>
          <w:sz w:val="24"/>
          <w:szCs w:val="24"/>
        </w:rPr>
        <w:t>вый период (далее - детальный план-график) по форме согласно приложению № 10 к Поря</w:t>
      </w:r>
      <w:r w:rsidRPr="004F38EF">
        <w:rPr>
          <w:rFonts w:ascii="Times New Roman" w:hAnsi="Times New Roman"/>
          <w:sz w:val="24"/>
          <w:szCs w:val="24"/>
        </w:rPr>
        <w:t>д</w:t>
      </w:r>
      <w:r w:rsidRPr="004F38EF">
        <w:rPr>
          <w:rFonts w:ascii="Times New Roman" w:hAnsi="Times New Roman"/>
          <w:sz w:val="24"/>
          <w:szCs w:val="24"/>
        </w:rPr>
        <w:t xml:space="preserve">ку. 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Координатор муниципальной программы представляет в отдел экономики админис</w:t>
      </w:r>
      <w:r w:rsidRPr="004F38EF">
        <w:rPr>
          <w:rFonts w:ascii="Times New Roman" w:hAnsi="Times New Roman"/>
          <w:sz w:val="24"/>
          <w:szCs w:val="24"/>
        </w:rPr>
        <w:t>т</w:t>
      </w:r>
      <w:r w:rsidRPr="004F38EF">
        <w:rPr>
          <w:rFonts w:ascii="Times New Roman" w:hAnsi="Times New Roman"/>
          <w:sz w:val="24"/>
          <w:szCs w:val="24"/>
        </w:rPr>
        <w:t>рации муниципального образования Щербиновский район (далее – отдел экономики) план реализации муниципальной программы и детальный план-график в течение 3 рабочих дней после их утверждения.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В случае принятия отделом по делам молодежи решения о внесении и</w:t>
      </w:r>
      <w:r w:rsidRPr="004F38EF">
        <w:rPr>
          <w:rFonts w:ascii="Times New Roman" w:hAnsi="Times New Roman"/>
          <w:sz w:val="24"/>
          <w:szCs w:val="24"/>
        </w:rPr>
        <w:t>з</w:t>
      </w:r>
      <w:r w:rsidRPr="004F38EF">
        <w:rPr>
          <w:rFonts w:ascii="Times New Roman" w:hAnsi="Times New Roman"/>
          <w:sz w:val="24"/>
          <w:szCs w:val="24"/>
        </w:rPr>
        <w:t>менений в план реализации муниципальной программы и детальный план-график он уведомляет об этом о</w:t>
      </w:r>
      <w:r w:rsidRPr="004F38EF">
        <w:rPr>
          <w:rFonts w:ascii="Times New Roman" w:hAnsi="Times New Roman"/>
          <w:sz w:val="24"/>
          <w:szCs w:val="24"/>
        </w:rPr>
        <w:t>т</w:t>
      </w:r>
      <w:r w:rsidRPr="004F38EF">
        <w:rPr>
          <w:rFonts w:ascii="Times New Roman" w:hAnsi="Times New Roman"/>
          <w:sz w:val="24"/>
          <w:szCs w:val="24"/>
        </w:rPr>
        <w:t>дел экономики в течение 3 рабочих дней после их корректировки.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Отдел по делам молодежи осуществляет контроль за выполнением плана реализации муниципальной программы и детального плана-графика.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Отдел по делам молодежи ежеквартально, до 20 числа месяца, следующего за отче</w:t>
      </w:r>
      <w:r w:rsidRPr="004F38EF">
        <w:rPr>
          <w:rFonts w:ascii="Times New Roman" w:hAnsi="Times New Roman"/>
          <w:sz w:val="24"/>
          <w:szCs w:val="24"/>
        </w:rPr>
        <w:t>т</w:t>
      </w:r>
      <w:r w:rsidRPr="004F38EF">
        <w:rPr>
          <w:rFonts w:ascii="Times New Roman" w:hAnsi="Times New Roman"/>
          <w:sz w:val="24"/>
          <w:szCs w:val="24"/>
        </w:rPr>
        <w:t>ным кварталом, представляет в отдел экономики информацию о реал</w:t>
      </w:r>
      <w:r w:rsidRPr="004F38EF">
        <w:rPr>
          <w:rFonts w:ascii="Times New Roman" w:hAnsi="Times New Roman"/>
          <w:sz w:val="24"/>
          <w:szCs w:val="24"/>
        </w:rPr>
        <w:t>и</w:t>
      </w:r>
      <w:r w:rsidRPr="004F38EF">
        <w:rPr>
          <w:rFonts w:ascii="Times New Roman" w:hAnsi="Times New Roman"/>
          <w:sz w:val="24"/>
          <w:szCs w:val="24"/>
        </w:rPr>
        <w:t>зации муниципальной программы по отчетным формам согласно приложен</w:t>
      </w:r>
      <w:r w:rsidRPr="004F38EF">
        <w:rPr>
          <w:rFonts w:ascii="Times New Roman" w:hAnsi="Times New Roman"/>
          <w:sz w:val="24"/>
          <w:szCs w:val="24"/>
        </w:rPr>
        <w:t>и</w:t>
      </w:r>
      <w:r w:rsidRPr="004F38EF">
        <w:rPr>
          <w:rFonts w:ascii="Times New Roman" w:hAnsi="Times New Roman"/>
          <w:sz w:val="24"/>
          <w:szCs w:val="24"/>
        </w:rPr>
        <w:t>ям № 11, 12 к Порядку.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Отдел по делам молодежи ежегодно, до 15 февраля года, следующего за отчетным г</w:t>
      </w:r>
      <w:r w:rsidRPr="004F38EF">
        <w:rPr>
          <w:rFonts w:ascii="Times New Roman" w:hAnsi="Times New Roman"/>
          <w:sz w:val="24"/>
          <w:szCs w:val="24"/>
        </w:rPr>
        <w:t>о</w:t>
      </w:r>
      <w:r w:rsidRPr="004F38EF">
        <w:rPr>
          <w:rFonts w:ascii="Times New Roman" w:hAnsi="Times New Roman"/>
          <w:sz w:val="24"/>
          <w:szCs w:val="24"/>
        </w:rPr>
        <w:t>дом, направляет в отдел экономики доклад о ходе реализации м</w:t>
      </w:r>
      <w:r w:rsidRPr="004F38EF">
        <w:rPr>
          <w:rFonts w:ascii="Times New Roman" w:hAnsi="Times New Roman"/>
          <w:sz w:val="24"/>
          <w:szCs w:val="24"/>
        </w:rPr>
        <w:t>у</w:t>
      </w:r>
      <w:r w:rsidRPr="004F38EF">
        <w:rPr>
          <w:rFonts w:ascii="Times New Roman" w:hAnsi="Times New Roman"/>
          <w:sz w:val="24"/>
          <w:szCs w:val="24"/>
        </w:rPr>
        <w:t>ниципальной программы на бумажных и электронных носителях.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>Доклад о ходе реализации муниципальной программы должен содержать: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>сведения о фактических объемах финансирования муниципальной пр</w:t>
      </w:r>
      <w:r w:rsidRPr="004F38EF">
        <w:rPr>
          <w:rFonts w:ascii="Times New Roman" w:hAnsi="Times New Roman"/>
          <w:color w:val="000000"/>
          <w:sz w:val="24"/>
          <w:szCs w:val="24"/>
        </w:rPr>
        <w:t>о</w:t>
      </w:r>
      <w:r w:rsidRPr="004F38EF">
        <w:rPr>
          <w:rFonts w:ascii="Times New Roman" w:hAnsi="Times New Roman"/>
          <w:color w:val="000000"/>
          <w:sz w:val="24"/>
          <w:szCs w:val="24"/>
        </w:rPr>
        <w:t>граммы в целом и по каждому основному мероприятию в разрезе источников финансирования;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>сведения о фактическом выполнении мероприятий, включенных в муниципальную программу, и основных мероприятий с указанием причин их нев</w:t>
      </w:r>
      <w:r w:rsidRPr="004F38EF">
        <w:rPr>
          <w:rFonts w:ascii="Times New Roman" w:hAnsi="Times New Roman"/>
          <w:color w:val="000000"/>
          <w:sz w:val="24"/>
          <w:szCs w:val="24"/>
        </w:rPr>
        <w:t>ы</w:t>
      </w:r>
      <w:r w:rsidRPr="004F38EF">
        <w:rPr>
          <w:rFonts w:ascii="Times New Roman" w:hAnsi="Times New Roman"/>
          <w:color w:val="000000"/>
          <w:sz w:val="24"/>
          <w:szCs w:val="24"/>
        </w:rPr>
        <w:t>полнения или неполного выполнения;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>сведения о соответствии фактически достигнутых целевых показателей реализации муниципальной программы и входящих в ее состав основных мероприятий плановым пок</w:t>
      </w:r>
      <w:r w:rsidRPr="004F38EF">
        <w:rPr>
          <w:rFonts w:ascii="Times New Roman" w:hAnsi="Times New Roman"/>
          <w:color w:val="000000"/>
          <w:sz w:val="24"/>
          <w:szCs w:val="24"/>
        </w:rPr>
        <w:t>а</w:t>
      </w:r>
      <w:r w:rsidRPr="004F38EF">
        <w:rPr>
          <w:rFonts w:ascii="Times New Roman" w:hAnsi="Times New Roman"/>
          <w:color w:val="000000"/>
          <w:sz w:val="24"/>
          <w:szCs w:val="24"/>
        </w:rPr>
        <w:t>зателям, установленным муниципальной программой;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>оценку эффективности реализации муниципальной программы.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4F38EF">
        <w:rPr>
          <w:rFonts w:ascii="Times New Roman" w:hAnsi="Times New Roman"/>
          <w:color w:val="000000"/>
          <w:sz w:val="24"/>
          <w:szCs w:val="24"/>
        </w:rPr>
        <w:t>В случае расхождений между плановыми и фактическими значениями объемов ф</w:t>
      </w:r>
      <w:r w:rsidRPr="004F38EF">
        <w:rPr>
          <w:rFonts w:ascii="Times New Roman" w:hAnsi="Times New Roman"/>
          <w:color w:val="000000"/>
          <w:sz w:val="24"/>
          <w:szCs w:val="24"/>
        </w:rPr>
        <w:t>и</w:t>
      </w:r>
      <w:r w:rsidRPr="004F38EF">
        <w:rPr>
          <w:rFonts w:ascii="Times New Roman" w:hAnsi="Times New Roman"/>
          <w:color w:val="000000"/>
          <w:sz w:val="24"/>
          <w:szCs w:val="24"/>
        </w:rPr>
        <w:t>нансирования и целевых показателей отделом по делам молодежи проводится анализ факт</w:t>
      </w:r>
      <w:r w:rsidRPr="004F38EF">
        <w:rPr>
          <w:rFonts w:ascii="Times New Roman" w:hAnsi="Times New Roman"/>
          <w:color w:val="000000"/>
          <w:sz w:val="24"/>
          <w:szCs w:val="24"/>
        </w:rPr>
        <w:t>о</w:t>
      </w:r>
      <w:r w:rsidRPr="004F38EF">
        <w:rPr>
          <w:rFonts w:ascii="Times New Roman" w:hAnsi="Times New Roman"/>
          <w:color w:val="000000"/>
          <w:sz w:val="24"/>
          <w:szCs w:val="24"/>
        </w:rPr>
        <w:t>ров и указываются в докладе о ходе реализации муниципальной программы причины, повл</w:t>
      </w:r>
      <w:r w:rsidRPr="004F38EF">
        <w:rPr>
          <w:rFonts w:ascii="Times New Roman" w:hAnsi="Times New Roman"/>
          <w:color w:val="000000"/>
          <w:sz w:val="24"/>
          <w:szCs w:val="24"/>
        </w:rPr>
        <w:t>и</w:t>
      </w:r>
      <w:r w:rsidRPr="004F38EF">
        <w:rPr>
          <w:rFonts w:ascii="Times New Roman" w:hAnsi="Times New Roman"/>
          <w:color w:val="000000"/>
          <w:sz w:val="24"/>
          <w:szCs w:val="24"/>
        </w:rPr>
        <w:t xml:space="preserve">явшие на такие расхождения. 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В год завершения муниципальной программы отдел по делам молодежи представляет в отдел экономики доклад о результатах ее выполнения, включая оценку эффективности ре</w:t>
      </w:r>
      <w:r w:rsidRPr="004F38EF">
        <w:rPr>
          <w:rFonts w:ascii="Times New Roman" w:hAnsi="Times New Roman"/>
          <w:sz w:val="24"/>
          <w:szCs w:val="24"/>
        </w:rPr>
        <w:t>а</w:t>
      </w:r>
      <w:r w:rsidRPr="004F38EF">
        <w:rPr>
          <w:rFonts w:ascii="Times New Roman" w:hAnsi="Times New Roman"/>
          <w:sz w:val="24"/>
          <w:szCs w:val="24"/>
        </w:rPr>
        <w:t>лизации муниципальной программы за истекший год и весь период реализации муниципал</w:t>
      </w:r>
      <w:r w:rsidRPr="004F38EF">
        <w:rPr>
          <w:rFonts w:ascii="Times New Roman" w:hAnsi="Times New Roman"/>
          <w:sz w:val="24"/>
          <w:szCs w:val="24"/>
        </w:rPr>
        <w:t>ь</w:t>
      </w:r>
      <w:r w:rsidRPr="004F38EF">
        <w:rPr>
          <w:rFonts w:ascii="Times New Roman" w:hAnsi="Times New Roman"/>
          <w:sz w:val="24"/>
          <w:szCs w:val="24"/>
        </w:rPr>
        <w:t xml:space="preserve">ной программы. 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Отдел по делам молодежи администрация муниципального образования Щербино</w:t>
      </w:r>
      <w:r w:rsidRPr="004F38EF">
        <w:rPr>
          <w:rFonts w:ascii="Times New Roman" w:hAnsi="Times New Roman"/>
          <w:sz w:val="24"/>
          <w:szCs w:val="24"/>
        </w:rPr>
        <w:t>в</w:t>
      </w:r>
      <w:r w:rsidRPr="004F38EF">
        <w:rPr>
          <w:rFonts w:ascii="Times New Roman" w:hAnsi="Times New Roman"/>
          <w:sz w:val="24"/>
          <w:szCs w:val="24"/>
        </w:rPr>
        <w:t>ский район, как муниципальный заказчик: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 xml:space="preserve">заключает муниципальные контракты в установленном законодательством порядке согласно Федеральному </w:t>
      </w:r>
      <w:hyperlink r:id="rId7" w:history="1">
        <w:r w:rsidRPr="004F38EF">
          <w:rPr>
            <w:rFonts w:ascii="Times New Roman" w:hAnsi="Times New Roman"/>
            <w:sz w:val="24"/>
            <w:szCs w:val="24"/>
          </w:rPr>
          <w:t>закону</w:t>
        </w:r>
      </w:hyperlink>
      <w:r w:rsidRPr="004F38EF">
        <w:rPr>
          <w:rFonts w:ascii="Times New Roman" w:hAnsi="Times New Roman"/>
          <w:sz w:val="24"/>
          <w:szCs w:val="24"/>
        </w:rPr>
        <w:t xml:space="preserve"> от 5 апреля 2013 года № 44-ФЗ    «О контрактной системе в сфере закупок товаров, работ, услуг для обеспечения государственных и муниципальных нужд»;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проводит анализ выполнения мероприятий;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несет ответственность за нецелевое и неэффективное использование в</w:t>
      </w:r>
      <w:r w:rsidRPr="004F38EF">
        <w:rPr>
          <w:rFonts w:ascii="Times New Roman" w:hAnsi="Times New Roman"/>
          <w:sz w:val="24"/>
          <w:szCs w:val="24"/>
        </w:rPr>
        <w:t>ы</w:t>
      </w:r>
      <w:r w:rsidRPr="004F38EF">
        <w:rPr>
          <w:rFonts w:ascii="Times New Roman" w:hAnsi="Times New Roman"/>
          <w:sz w:val="24"/>
          <w:szCs w:val="24"/>
        </w:rPr>
        <w:t>деленных в его распоряжение средств бюджета муниципального образования Щербиновский район;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формирует бюджетные заявки на финансирование мероприятий муниципальной пр</w:t>
      </w:r>
      <w:r w:rsidRPr="004F38EF">
        <w:rPr>
          <w:rFonts w:ascii="Times New Roman" w:hAnsi="Times New Roman"/>
          <w:sz w:val="24"/>
          <w:szCs w:val="24"/>
        </w:rPr>
        <w:t>о</w:t>
      </w:r>
      <w:r w:rsidRPr="004F38EF">
        <w:rPr>
          <w:rFonts w:ascii="Times New Roman" w:hAnsi="Times New Roman"/>
          <w:sz w:val="24"/>
          <w:szCs w:val="24"/>
        </w:rPr>
        <w:t>граммы.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Отдел по делам молодежи администрация муниципального образования Щербино</w:t>
      </w:r>
      <w:r w:rsidRPr="004F38EF">
        <w:rPr>
          <w:rFonts w:ascii="Times New Roman" w:hAnsi="Times New Roman"/>
          <w:sz w:val="24"/>
          <w:szCs w:val="24"/>
        </w:rPr>
        <w:t>в</w:t>
      </w:r>
      <w:r w:rsidRPr="004F38EF">
        <w:rPr>
          <w:rFonts w:ascii="Times New Roman" w:hAnsi="Times New Roman"/>
          <w:sz w:val="24"/>
          <w:szCs w:val="24"/>
        </w:rPr>
        <w:t>ский район, как главный распорядитель средств бюджета муниц</w:t>
      </w:r>
      <w:r w:rsidRPr="004F38EF">
        <w:rPr>
          <w:rFonts w:ascii="Times New Roman" w:hAnsi="Times New Roman"/>
          <w:sz w:val="24"/>
          <w:szCs w:val="24"/>
        </w:rPr>
        <w:t>и</w:t>
      </w:r>
      <w:r w:rsidRPr="004F38EF">
        <w:rPr>
          <w:rFonts w:ascii="Times New Roman" w:hAnsi="Times New Roman"/>
          <w:sz w:val="24"/>
          <w:szCs w:val="24"/>
        </w:rPr>
        <w:t>пального образования Щербиновский район в пределах полномочий, установленных бюджетным законодательс</w:t>
      </w:r>
      <w:r w:rsidRPr="004F38EF">
        <w:rPr>
          <w:rFonts w:ascii="Times New Roman" w:hAnsi="Times New Roman"/>
          <w:sz w:val="24"/>
          <w:szCs w:val="24"/>
        </w:rPr>
        <w:t>т</w:t>
      </w:r>
      <w:r w:rsidRPr="004F38EF">
        <w:rPr>
          <w:rFonts w:ascii="Times New Roman" w:hAnsi="Times New Roman"/>
          <w:sz w:val="24"/>
          <w:szCs w:val="24"/>
        </w:rPr>
        <w:t>вом Российской Федерации: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обеспечивает результативность, адресность и целевой характер использ</w:t>
      </w:r>
      <w:r w:rsidRPr="004F38EF">
        <w:rPr>
          <w:rFonts w:ascii="Times New Roman" w:hAnsi="Times New Roman"/>
          <w:sz w:val="24"/>
          <w:szCs w:val="24"/>
        </w:rPr>
        <w:t>о</w:t>
      </w:r>
      <w:r w:rsidRPr="004F38EF">
        <w:rPr>
          <w:rFonts w:ascii="Times New Roman" w:hAnsi="Times New Roman"/>
          <w:sz w:val="24"/>
          <w:szCs w:val="24"/>
        </w:rPr>
        <w:t>вания средств бюджета муниципального образования Щербиновский район в соответствии с утвержде</w:t>
      </w:r>
      <w:r w:rsidRPr="004F38EF">
        <w:rPr>
          <w:rFonts w:ascii="Times New Roman" w:hAnsi="Times New Roman"/>
          <w:sz w:val="24"/>
          <w:szCs w:val="24"/>
        </w:rPr>
        <w:t>н</w:t>
      </w:r>
      <w:r w:rsidRPr="004F38EF">
        <w:rPr>
          <w:rFonts w:ascii="Times New Roman" w:hAnsi="Times New Roman"/>
          <w:sz w:val="24"/>
          <w:szCs w:val="24"/>
        </w:rPr>
        <w:t>ными ему бюджетными ассигнованиями и лимитами бюджетных обязательств;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осуществляет полномочия, установленные бюджетным законодательством Росси</w:t>
      </w:r>
      <w:r w:rsidRPr="004F38EF">
        <w:rPr>
          <w:rFonts w:ascii="Times New Roman" w:hAnsi="Times New Roman"/>
          <w:sz w:val="24"/>
          <w:szCs w:val="24"/>
        </w:rPr>
        <w:t>й</w:t>
      </w:r>
      <w:r w:rsidRPr="004F38EF">
        <w:rPr>
          <w:rFonts w:ascii="Times New Roman" w:hAnsi="Times New Roman"/>
          <w:sz w:val="24"/>
          <w:szCs w:val="24"/>
        </w:rPr>
        <w:t>ской Федерации.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МБУ ЦКСОМ «Горизонт», как получатель субсидий: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 xml:space="preserve">заключает муниципальные контракты в установленном законодательством порядке согласно Федеральному </w:t>
      </w:r>
      <w:hyperlink r:id="rId8" w:history="1">
        <w:r w:rsidRPr="004F38EF">
          <w:rPr>
            <w:rFonts w:ascii="Times New Roman" w:hAnsi="Times New Roman"/>
            <w:sz w:val="24"/>
            <w:szCs w:val="24"/>
          </w:rPr>
          <w:t>закону</w:t>
        </w:r>
      </w:hyperlink>
      <w:r w:rsidRPr="004F38EF">
        <w:rPr>
          <w:rFonts w:ascii="Times New Roman" w:hAnsi="Times New Roman"/>
          <w:sz w:val="24"/>
          <w:szCs w:val="24"/>
        </w:rPr>
        <w:t xml:space="preserve"> от 5 апреля 2013 года № 44-ФЗ  «О контрактной сист</w:t>
      </w:r>
      <w:r w:rsidRPr="004F38EF">
        <w:rPr>
          <w:rFonts w:ascii="Times New Roman" w:hAnsi="Times New Roman"/>
          <w:sz w:val="24"/>
          <w:szCs w:val="24"/>
        </w:rPr>
        <w:t>е</w:t>
      </w:r>
      <w:r w:rsidRPr="004F38EF">
        <w:rPr>
          <w:rFonts w:ascii="Times New Roman" w:hAnsi="Times New Roman"/>
          <w:sz w:val="24"/>
          <w:szCs w:val="24"/>
        </w:rPr>
        <w:t>ме в сфере закупок товаров, работ, услуг для обеспечения государственных и муниципальных нужд»;</w:t>
      </w:r>
    </w:p>
    <w:p w:rsidR="000F7495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F7495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обеспечивает реализацию мероприятий, проводит анализ их выполнения;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представляет отчетность координатору муниципальной программы о результатах в</w:t>
      </w:r>
      <w:r w:rsidRPr="004F38EF">
        <w:rPr>
          <w:rFonts w:ascii="Times New Roman" w:hAnsi="Times New Roman"/>
          <w:sz w:val="24"/>
          <w:szCs w:val="24"/>
        </w:rPr>
        <w:t>ы</w:t>
      </w:r>
      <w:r w:rsidRPr="004F38EF">
        <w:rPr>
          <w:rFonts w:ascii="Times New Roman" w:hAnsi="Times New Roman"/>
          <w:sz w:val="24"/>
          <w:szCs w:val="24"/>
        </w:rPr>
        <w:t>полнения мероприятий основного мероприятия;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>осуществляет полномочия, установленные муниципальной программой.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 xml:space="preserve">Начальник отдела по делам 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 xml:space="preserve">молодежи администрации 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F38EF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</w:p>
    <w:p w:rsidR="000F7495" w:rsidRPr="004F38EF" w:rsidRDefault="000F7495" w:rsidP="00C22A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0F7495" w:rsidRPr="004F38EF" w:rsidSect="00764F98">
          <w:headerReference w:type="even" r:id="rId9"/>
          <w:headerReference w:type="default" r:id="rId10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4F38EF">
        <w:rPr>
          <w:rFonts w:ascii="Times New Roman" w:hAnsi="Times New Roman"/>
          <w:sz w:val="24"/>
          <w:szCs w:val="24"/>
        </w:rPr>
        <w:t xml:space="preserve">Щербиновский район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И.С. Аникина</w:t>
      </w:r>
    </w:p>
    <w:tbl>
      <w:tblPr>
        <w:tblW w:w="0" w:type="auto"/>
        <w:tblInd w:w="2" w:type="dxa"/>
        <w:tblLook w:val="00A0"/>
      </w:tblPr>
      <w:tblGrid>
        <w:gridCol w:w="4927"/>
        <w:gridCol w:w="4928"/>
        <w:gridCol w:w="4929"/>
      </w:tblGrid>
      <w:tr w:rsidR="000F7495" w:rsidRPr="00C10C97" w:rsidTr="00456406">
        <w:tc>
          <w:tcPr>
            <w:tcW w:w="4928" w:type="dxa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29" w:type="dxa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4929" w:type="dxa"/>
          </w:tcPr>
          <w:p w:rsidR="000F7495" w:rsidRPr="00C10C97" w:rsidRDefault="000F7495" w:rsidP="00456406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</w:pPr>
            <w:r w:rsidRPr="00C10C97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>ПРИЛОЖЕНИЕ № 1</w:t>
            </w:r>
          </w:p>
          <w:p w:rsidR="000F7495" w:rsidRPr="00C10C97" w:rsidRDefault="000F7495" w:rsidP="00456406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</w:pPr>
            <w:r w:rsidRPr="00C10C97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 xml:space="preserve">к муниципальной программе </w:t>
            </w:r>
          </w:p>
          <w:p w:rsidR="000F7495" w:rsidRPr="00C10C97" w:rsidRDefault="000F7495" w:rsidP="0045640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муниципального образования </w:t>
            </w:r>
          </w:p>
          <w:p w:rsidR="000F7495" w:rsidRPr="00C10C97" w:rsidRDefault="000F7495" w:rsidP="0045640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Щербиновский район «Молодежь </w:t>
            </w:r>
          </w:p>
          <w:p w:rsidR="000F7495" w:rsidRPr="00C10C97" w:rsidRDefault="000F7495" w:rsidP="0045640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муниципального образования </w:t>
            </w:r>
          </w:p>
          <w:p w:rsidR="000F7495" w:rsidRPr="00C10C97" w:rsidRDefault="000F7495" w:rsidP="0045640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Щербиновский район» 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0F7495" w:rsidRPr="00C10C97" w:rsidRDefault="000F7495" w:rsidP="00C10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16"/>
        </w:rPr>
      </w:pPr>
    </w:p>
    <w:p w:rsidR="000F7495" w:rsidRPr="00C10C97" w:rsidRDefault="000F7495" w:rsidP="00C10C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C10C97">
        <w:rPr>
          <w:rFonts w:ascii="Times New Roman" w:hAnsi="Times New Roman"/>
          <w:b/>
          <w:sz w:val="24"/>
          <w:szCs w:val="28"/>
        </w:rPr>
        <w:t xml:space="preserve">Целевые показатели </w:t>
      </w:r>
    </w:p>
    <w:p w:rsidR="000F7495" w:rsidRPr="00C10C97" w:rsidRDefault="000F7495" w:rsidP="00C10C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C10C97">
        <w:rPr>
          <w:rFonts w:ascii="Times New Roman" w:hAnsi="Times New Roman"/>
          <w:b/>
          <w:sz w:val="24"/>
          <w:szCs w:val="28"/>
        </w:rPr>
        <w:t>муниципальной программы муниципального образования Щербиновский район</w:t>
      </w:r>
    </w:p>
    <w:p w:rsidR="000F7495" w:rsidRPr="00C10C97" w:rsidRDefault="000F7495" w:rsidP="00C10C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  <w:r w:rsidRPr="00C10C97">
        <w:rPr>
          <w:rFonts w:ascii="Times New Roman" w:hAnsi="Times New Roman"/>
          <w:b/>
          <w:sz w:val="24"/>
          <w:szCs w:val="28"/>
        </w:rPr>
        <w:t xml:space="preserve"> «Молодежь муниципального образования Щербиновский район»</w:t>
      </w:r>
      <w:r w:rsidRPr="00C10C97">
        <w:rPr>
          <w:rFonts w:ascii="Times New Roman" w:hAnsi="Times New Roman"/>
          <w:sz w:val="24"/>
          <w:szCs w:val="28"/>
        </w:rPr>
        <w:t xml:space="preserve"> </w:t>
      </w:r>
    </w:p>
    <w:p w:rsidR="000F7495" w:rsidRPr="00C10C97" w:rsidRDefault="000F7495" w:rsidP="00C10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16"/>
        </w:rPr>
      </w:pPr>
    </w:p>
    <w:tbl>
      <w:tblPr>
        <w:tblW w:w="14400" w:type="dxa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6530"/>
        <w:gridCol w:w="1612"/>
        <w:gridCol w:w="1356"/>
        <w:gridCol w:w="1418"/>
        <w:gridCol w:w="1417"/>
        <w:gridCol w:w="1217"/>
      </w:tblGrid>
      <w:tr w:rsidR="000F7495" w:rsidRPr="00C10C97" w:rsidTr="00456406">
        <w:trPr>
          <w:tblCellSpacing w:w="5" w:type="nil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 xml:space="preserve">Единица 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5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0F7495" w:rsidRPr="00C10C97" w:rsidTr="00456406">
        <w:trPr>
          <w:tblCellSpacing w:w="5" w:type="nil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 xml:space="preserve">2017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0F7495" w:rsidRPr="00C10C97" w:rsidTr="00456406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F7495" w:rsidRPr="00C10C97" w:rsidTr="00456406">
        <w:trPr>
          <w:trHeight w:val="574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 xml:space="preserve">Муниципальная программа муниципального образования Щербиновский район 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«Молодежь муниципального образования Щербиновский район» на 2015-2018 годы</w:t>
            </w:r>
          </w:p>
        </w:tc>
      </w:tr>
      <w:tr w:rsidR="000F7495" w:rsidRPr="00C10C97" w:rsidTr="00456406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Целевой показатель: Количество проведенных мероприятий в сфере молодежной политики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ед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175</w:t>
            </w:r>
          </w:p>
        </w:tc>
      </w:tr>
      <w:tr w:rsidR="000F7495" w:rsidRPr="00C10C97" w:rsidTr="00456406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Целевой показатель: Количество молодых людей, участву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ю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щих в мероприятиях по молодежной политике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чел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5500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6000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6200</w:t>
            </w:r>
          </w:p>
        </w:tc>
      </w:tr>
      <w:tr w:rsidR="000F7495" w:rsidRPr="00C10C97" w:rsidTr="00456406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3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Основное мероприятие № 1 «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социально-значимых мероприятий в области молодежной политики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F7495" w:rsidRPr="00C10C97" w:rsidTr="00456406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Целевой показатель: Число молодых людей, участвующих в мероприятиях, направленных на гражданское и патриотич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ское воспитание молодежи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чел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2500</w:t>
            </w:r>
          </w:p>
        </w:tc>
      </w:tr>
      <w:tr w:rsidR="000F7495" w:rsidRPr="00C10C97" w:rsidTr="00456406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Целевой показатель: Число молодых людей, участвующих в мероприятиях интеллектуальной направленности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чел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3500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3700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</w:tr>
      <w:tr w:rsidR="000F7495" w:rsidRPr="00C10C97" w:rsidTr="00456406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2.1.3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Целевой показатель: Число молодых людей, участвующих в мероприятиях, направленных на формирование здорового образа жизни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чел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4000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4300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</w:tr>
      <w:tr w:rsidR="000F7495" w:rsidRPr="00C10C97" w:rsidTr="00456406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3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Основное мероприятие № 2 «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учреждений в сфере молодежной политики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F7495" w:rsidRPr="00C10C97" w:rsidTr="00456406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3.1.1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Целевой показатель: Количество координаторов работы с молодежью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чел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F7495" w:rsidRPr="00C10C97" w:rsidTr="00456406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F7495" w:rsidRPr="00C10C97" w:rsidTr="00456406">
        <w:trPr>
          <w:trHeight w:val="688"/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35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Основное мероприятие № 3 «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отдела по делам молодежи администрации муниципального образования Щербиновский район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F7495" w:rsidRPr="00C10C97" w:rsidTr="00456406">
        <w:trPr>
          <w:tblCellSpacing w:w="5" w:type="nil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6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Целевой показатель: Расходы бюджета муниципального 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разования Щербиновский район на реализацию государс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т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венной молодежной политики в муниципальном образовании Щербиновский район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542300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271800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512200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512200</w:t>
            </w:r>
          </w:p>
        </w:tc>
      </w:tr>
    </w:tbl>
    <w:p w:rsidR="000F7495" w:rsidRPr="00C10C97" w:rsidRDefault="000F7495" w:rsidP="00C10C97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F7495" w:rsidRPr="00C10C97" w:rsidRDefault="000F7495" w:rsidP="00C10C97">
      <w:p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</w:p>
    <w:p w:rsidR="000F7495" w:rsidRPr="00C10C97" w:rsidRDefault="000F7495" w:rsidP="00C10C97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8"/>
        </w:rPr>
      </w:pPr>
    </w:p>
    <w:p w:rsidR="000F7495" w:rsidRPr="00C10C97" w:rsidRDefault="000F7495" w:rsidP="00C10C97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8"/>
        </w:rPr>
      </w:pPr>
      <w:r w:rsidRPr="00C10C97">
        <w:rPr>
          <w:rFonts w:ascii="Times New Roman" w:hAnsi="Times New Roman"/>
          <w:sz w:val="24"/>
          <w:szCs w:val="28"/>
        </w:rPr>
        <w:t xml:space="preserve">Начальник отдела по делам </w:t>
      </w:r>
    </w:p>
    <w:p w:rsidR="000F7495" w:rsidRPr="00C10C97" w:rsidRDefault="000F7495" w:rsidP="00C10C97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8"/>
        </w:rPr>
      </w:pPr>
      <w:r w:rsidRPr="00C10C97">
        <w:rPr>
          <w:rFonts w:ascii="Times New Roman" w:hAnsi="Times New Roman"/>
          <w:sz w:val="24"/>
          <w:szCs w:val="28"/>
        </w:rPr>
        <w:t xml:space="preserve">молодежи администрации </w:t>
      </w:r>
    </w:p>
    <w:p w:rsidR="000F7495" w:rsidRPr="00C10C97" w:rsidRDefault="000F7495" w:rsidP="00C10C97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8"/>
        </w:rPr>
      </w:pPr>
      <w:r w:rsidRPr="00C10C97">
        <w:rPr>
          <w:rFonts w:ascii="Times New Roman" w:hAnsi="Times New Roman"/>
          <w:sz w:val="24"/>
          <w:szCs w:val="28"/>
        </w:rPr>
        <w:t xml:space="preserve">муниципального образования </w:t>
      </w:r>
    </w:p>
    <w:p w:rsidR="000F7495" w:rsidRPr="00C10C97" w:rsidRDefault="000F7495" w:rsidP="00C10C97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8"/>
        </w:rPr>
      </w:pPr>
      <w:r w:rsidRPr="00C10C97">
        <w:rPr>
          <w:rFonts w:ascii="Times New Roman" w:hAnsi="Times New Roman"/>
          <w:sz w:val="24"/>
          <w:szCs w:val="28"/>
        </w:rPr>
        <w:t xml:space="preserve">Щербиновский район </w:t>
      </w:r>
      <w:r w:rsidRPr="00C10C97">
        <w:rPr>
          <w:rFonts w:ascii="Times New Roman" w:hAnsi="Times New Roman"/>
          <w:sz w:val="24"/>
          <w:szCs w:val="28"/>
        </w:rPr>
        <w:tab/>
      </w:r>
      <w:r w:rsidRPr="00C10C97">
        <w:rPr>
          <w:rFonts w:ascii="Times New Roman" w:hAnsi="Times New Roman"/>
          <w:sz w:val="24"/>
          <w:szCs w:val="28"/>
        </w:rPr>
        <w:tab/>
      </w:r>
      <w:r w:rsidRPr="00C10C97">
        <w:rPr>
          <w:rFonts w:ascii="Times New Roman" w:hAnsi="Times New Roman"/>
          <w:sz w:val="24"/>
          <w:szCs w:val="28"/>
        </w:rPr>
        <w:tab/>
      </w:r>
      <w:r w:rsidRPr="00C10C97">
        <w:rPr>
          <w:rFonts w:ascii="Times New Roman" w:hAnsi="Times New Roman"/>
          <w:sz w:val="24"/>
          <w:szCs w:val="28"/>
        </w:rPr>
        <w:tab/>
      </w:r>
      <w:r w:rsidRPr="00C10C97">
        <w:rPr>
          <w:rFonts w:ascii="Times New Roman" w:hAnsi="Times New Roman"/>
          <w:sz w:val="24"/>
          <w:szCs w:val="28"/>
        </w:rPr>
        <w:tab/>
      </w:r>
      <w:r w:rsidRPr="00C10C97">
        <w:rPr>
          <w:rFonts w:ascii="Times New Roman" w:hAnsi="Times New Roman"/>
          <w:sz w:val="24"/>
          <w:szCs w:val="28"/>
        </w:rPr>
        <w:tab/>
      </w:r>
      <w:r w:rsidRPr="00C10C97">
        <w:rPr>
          <w:rFonts w:ascii="Times New Roman" w:hAnsi="Times New Roman"/>
          <w:sz w:val="24"/>
          <w:szCs w:val="28"/>
        </w:rPr>
        <w:tab/>
      </w:r>
      <w:r w:rsidRPr="00C10C97">
        <w:rPr>
          <w:rFonts w:ascii="Times New Roman" w:hAnsi="Times New Roman"/>
          <w:sz w:val="24"/>
          <w:szCs w:val="28"/>
        </w:rPr>
        <w:tab/>
      </w:r>
      <w:r w:rsidRPr="00C10C97">
        <w:rPr>
          <w:rFonts w:ascii="Times New Roman" w:hAnsi="Times New Roman"/>
          <w:sz w:val="24"/>
          <w:szCs w:val="28"/>
        </w:rPr>
        <w:tab/>
      </w:r>
      <w:r w:rsidRPr="00C10C97">
        <w:rPr>
          <w:rFonts w:ascii="Times New Roman" w:hAnsi="Times New Roman"/>
          <w:sz w:val="24"/>
          <w:szCs w:val="28"/>
        </w:rPr>
        <w:tab/>
        <w:t xml:space="preserve">                                               И.С. Аникина</w:t>
      </w:r>
    </w:p>
    <w:p w:rsidR="000F7495" w:rsidRPr="00C10C97" w:rsidRDefault="000F7495" w:rsidP="00C10C9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F7495" w:rsidRDefault="000F7495" w:rsidP="00C10C97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8"/>
        </w:rPr>
      </w:pPr>
    </w:p>
    <w:p w:rsidR="000F7495" w:rsidRPr="00C10C97" w:rsidRDefault="000F7495" w:rsidP="00C10C97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8"/>
        </w:rPr>
      </w:pPr>
    </w:p>
    <w:tbl>
      <w:tblPr>
        <w:tblW w:w="0" w:type="auto"/>
        <w:jc w:val="center"/>
        <w:tblLook w:val="00A0"/>
      </w:tblPr>
      <w:tblGrid>
        <w:gridCol w:w="4928"/>
        <w:gridCol w:w="4929"/>
        <w:gridCol w:w="4929"/>
      </w:tblGrid>
      <w:tr w:rsidR="000F7495" w:rsidRPr="00C10C97" w:rsidTr="00456406">
        <w:trPr>
          <w:jc w:val="center"/>
        </w:trPr>
        <w:tc>
          <w:tcPr>
            <w:tcW w:w="4928" w:type="dxa"/>
          </w:tcPr>
          <w:p w:rsidR="000F7495" w:rsidRPr="00C10C97" w:rsidRDefault="000F7495" w:rsidP="0045640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4929" w:type="dxa"/>
          </w:tcPr>
          <w:p w:rsidR="000F7495" w:rsidRPr="00C10C97" w:rsidRDefault="000F7495" w:rsidP="00456406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/>
                <w:sz w:val="24"/>
                <w:szCs w:val="28"/>
              </w:rPr>
            </w:pPr>
          </w:p>
        </w:tc>
        <w:tc>
          <w:tcPr>
            <w:tcW w:w="4929" w:type="dxa"/>
          </w:tcPr>
          <w:p w:rsidR="000F7495" w:rsidRPr="00C10C97" w:rsidRDefault="000F7495" w:rsidP="00456406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</w:pPr>
            <w:r w:rsidRPr="00C10C97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>ПРИЛОЖЕНИЕ № 2</w:t>
            </w:r>
          </w:p>
          <w:p w:rsidR="000F7495" w:rsidRPr="00C10C97" w:rsidRDefault="000F7495" w:rsidP="00456406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</w:pPr>
            <w:r w:rsidRPr="00C10C97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 xml:space="preserve">к муниципальной программе </w:t>
            </w:r>
          </w:p>
          <w:p w:rsidR="000F7495" w:rsidRPr="00C10C97" w:rsidRDefault="000F7495" w:rsidP="0045640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муниципального образования </w:t>
            </w:r>
          </w:p>
          <w:p w:rsidR="000F7495" w:rsidRPr="00C10C97" w:rsidRDefault="000F7495" w:rsidP="0045640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Щербиновский район «Молодежь </w:t>
            </w:r>
          </w:p>
          <w:p w:rsidR="000F7495" w:rsidRPr="00C10C97" w:rsidRDefault="000F7495" w:rsidP="0045640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муниципального образования </w:t>
            </w:r>
          </w:p>
          <w:p w:rsidR="000F7495" w:rsidRPr="00C10C97" w:rsidRDefault="000F7495" w:rsidP="0045640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Щербиновский район» </w:t>
            </w:r>
          </w:p>
        </w:tc>
      </w:tr>
    </w:tbl>
    <w:p w:rsidR="000F7495" w:rsidRPr="00C10C97" w:rsidRDefault="000F7495" w:rsidP="00C10C97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000000"/>
          <w:sz w:val="24"/>
          <w:szCs w:val="28"/>
        </w:rPr>
      </w:pPr>
    </w:p>
    <w:p w:rsidR="000F7495" w:rsidRPr="00C10C97" w:rsidRDefault="000F7495" w:rsidP="00C10C9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8"/>
        </w:rPr>
      </w:pPr>
      <w:r w:rsidRPr="00C10C97">
        <w:rPr>
          <w:rFonts w:ascii="Times New Roman" w:hAnsi="Times New Roman"/>
          <w:b/>
          <w:bCs/>
          <w:color w:val="000000"/>
          <w:sz w:val="24"/>
          <w:szCs w:val="28"/>
        </w:rPr>
        <w:t>Перечень основных мероприятий</w:t>
      </w:r>
      <w:r w:rsidRPr="00C10C97">
        <w:rPr>
          <w:rFonts w:ascii="Times New Roman" w:hAnsi="Times New Roman"/>
          <w:b/>
          <w:bCs/>
          <w:sz w:val="24"/>
          <w:szCs w:val="28"/>
        </w:rPr>
        <w:t xml:space="preserve"> муниципальной программы муниципального образования </w:t>
      </w:r>
    </w:p>
    <w:p w:rsidR="000F7495" w:rsidRPr="00C10C97" w:rsidRDefault="000F7495" w:rsidP="00C10C97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4"/>
          <w:szCs w:val="28"/>
        </w:rPr>
      </w:pPr>
      <w:r w:rsidRPr="00C10C97">
        <w:rPr>
          <w:rFonts w:ascii="Times New Roman" w:hAnsi="Times New Roman"/>
          <w:b/>
          <w:bCs/>
          <w:sz w:val="24"/>
          <w:szCs w:val="28"/>
        </w:rPr>
        <w:t xml:space="preserve">Щербиновский район «Молодежь муниципального образования Щербиновский район» </w:t>
      </w:r>
    </w:p>
    <w:tbl>
      <w:tblPr>
        <w:tblW w:w="5049" w:type="pct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9"/>
        <w:gridCol w:w="2054"/>
        <w:gridCol w:w="1849"/>
        <w:gridCol w:w="1415"/>
        <w:gridCol w:w="1421"/>
        <w:gridCol w:w="1106"/>
        <w:gridCol w:w="27"/>
        <w:gridCol w:w="6"/>
        <w:gridCol w:w="1109"/>
        <w:gridCol w:w="18"/>
        <w:gridCol w:w="18"/>
        <w:gridCol w:w="1118"/>
        <w:gridCol w:w="12"/>
        <w:gridCol w:w="24"/>
        <w:gridCol w:w="1855"/>
        <w:gridCol w:w="21"/>
        <w:gridCol w:w="1947"/>
        <w:gridCol w:w="15"/>
      </w:tblGrid>
      <w:tr w:rsidR="000F7495" w:rsidRPr="00C10C97" w:rsidTr="00456406">
        <w:trPr>
          <w:tblCellSpacing w:w="5" w:type="nil"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Источник ф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нансирования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Объем ф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нансиров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ния, всего (руб.)</w:t>
            </w:r>
          </w:p>
        </w:tc>
        <w:tc>
          <w:tcPr>
            <w:tcW w:w="1634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6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Непосредстве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н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ный результат реализации м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роприятия</w:t>
            </w:r>
          </w:p>
        </w:tc>
        <w:tc>
          <w:tcPr>
            <w:tcW w:w="6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pacing w:val="-6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</w:t>
            </w:r>
            <w:r w:rsidRPr="00C10C97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pacing w:val="-6"/>
                <w:sz w:val="24"/>
                <w:szCs w:val="24"/>
              </w:rPr>
              <w:t>тель</w:t>
            </w:r>
          </w:p>
        </w:tc>
      </w:tr>
      <w:tr w:rsidR="000F7495" w:rsidRPr="00C10C97" w:rsidTr="00456406">
        <w:trPr>
          <w:trHeight w:val="1040"/>
          <w:tblCellSpacing w:w="5" w:type="nil"/>
        </w:trPr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6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495" w:rsidRPr="00C10C97" w:rsidTr="00456406">
        <w:trPr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F7495" w:rsidRPr="00C10C97" w:rsidTr="00456406">
        <w:trPr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402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Развитие молодежной политики на территории муниципального образования Щербиновский район</w:t>
            </w:r>
          </w:p>
        </w:tc>
      </w:tr>
      <w:tr w:rsidR="000F7495" w:rsidRPr="00C10C97" w:rsidTr="00456406">
        <w:trPr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</w:tc>
        <w:tc>
          <w:tcPr>
            <w:tcW w:w="402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Гражданское и патриотическое воспитание, творческое, интеллектуальное и духовно-нравственное развитие м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лодежи 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муниципального образования Щербиновский район</w:t>
            </w:r>
          </w:p>
        </w:tc>
      </w:tr>
      <w:tr w:rsidR="000F7495" w:rsidRPr="00C10C97" w:rsidTr="00456406">
        <w:trPr>
          <w:gridAfter w:val="1"/>
          <w:wAfter w:w="5" w:type="pct"/>
          <w:trHeight w:val="3259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приятие № 1: «Организация и проведение соц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ально-значимых мероприятий в области молоде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ж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ной политики»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й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г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сударственной молодежной п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литики на те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ритории мун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ципального о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разования Ще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биновский ра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он, повышение уровня гражда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ской и социал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ной активности молодежи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Отдел по делам молодежи адм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нистрации мун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ципального обр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зования Щерб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 xml:space="preserve">новский район (далее – Отдел по делам молодежи) </w:t>
            </w:r>
          </w:p>
        </w:tc>
      </w:tr>
      <w:tr w:rsidR="000F7495" w:rsidRPr="00C10C97" w:rsidTr="00456406">
        <w:trPr>
          <w:gridAfter w:val="1"/>
          <w:wAfter w:w="5" w:type="pct"/>
          <w:trHeight w:val="278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F7495" w:rsidRPr="00C10C97" w:rsidTr="00456406">
        <w:trPr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</w:p>
        </w:tc>
        <w:tc>
          <w:tcPr>
            <w:tcW w:w="402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координаторов работы с молодежью в 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муниципальном образовании Щербиновский район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F7495" w:rsidRPr="00C10C97" w:rsidTr="00456406">
        <w:trPr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Задачи направл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402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 xml:space="preserve">Повышение эффективности работы координаторов работы с молодежью </w:t>
            </w:r>
          </w:p>
          <w:p w:rsidR="000F7495" w:rsidRPr="00C10C97" w:rsidRDefault="000F7495" w:rsidP="00456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муниципального образования Щербиновский район</w:t>
            </w:r>
          </w:p>
          <w:p w:rsidR="000F7495" w:rsidRPr="00C10C97" w:rsidRDefault="000F7495" w:rsidP="004564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F7495" w:rsidRPr="00C10C97" w:rsidTr="00456406">
        <w:trPr>
          <w:trHeight w:val="404"/>
          <w:tblCellSpacing w:w="5" w:type="nil"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приятие № 2: «Обеспечение деятельности у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ч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реждения в сфере молодежной п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литики», в том числе: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273 600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273 600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Реализация г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сударственной молодежной п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литики на те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ритории Щерб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новского района</w:t>
            </w:r>
          </w:p>
        </w:tc>
        <w:tc>
          <w:tcPr>
            <w:tcW w:w="6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МБУ ЦКСОМ «Горизонт» 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с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полнитель</w:t>
            </w:r>
          </w:p>
        </w:tc>
      </w:tr>
      <w:tr w:rsidR="000F7495" w:rsidRPr="00C10C97" w:rsidTr="00456406">
        <w:trPr>
          <w:trHeight w:val="1127"/>
          <w:tblCellSpacing w:w="5" w:type="nil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й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6 370 590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1 533 990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2 202 200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1 317 200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1 317 200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495" w:rsidRPr="00C10C97" w:rsidTr="00456406">
        <w:trPr>
          <w:trHeight w:val="178"/>
          <w:tblCellSpacing w:w="5" w:type="nil"/>
        </w:trPr>
        <w:tc>
          <w:tcPr>
            <w:tcW w:w="2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6 644 190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1 807 590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2 202 200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1 317 200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1 317 200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495" w:rsidRPr="00C10C97" w:rsidTr="00456406">
        <w:trPr>
          <w:trHeight w:val="991"/>
          <w:tblCellSpacing w:w="5" w:type="nil"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Расходы на с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держание мун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ципального бю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д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жетного учрежд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ния муниципал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ь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ного образования Щербиновский район «Центр комплексного с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циального обсл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у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живания молод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жи «Горизонт», из них: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273 600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273 600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Реализация г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сударственной молодежной п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литики на те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ритории Щерб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новского района</w:t>
            </w:r>
          </w:p>
        </w:tc>
        <w:tc>
          <w:tcPr>
            <w:tcW w:w="6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МБУ ЦКСОМ «Горизонт» - 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с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полнитель</w:t>
            </w:r>
          </w:p>
        </w:tc>
      </w:tr>
      <w:tr w:rsidR="000F7495" w:rsidRPr="00C10C97" w:rsidTr="00456406">
        <w:trPr>
          <w:trHeight w:val="1082"/>
          <w:tblCellSpacing w:w="5" w:type="nil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й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он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5 729 961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1 404 090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1 932 271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1 196 800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1 196 800</w:t>
            </w:r>
          </w:p>
        </w:tc>
        <w:tc>
          <w:tcPr>
            <w:tcW w:w="643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495" w:rsidRPr="00C10C97" w:rsidTr="00456406">
        <w:trPr>
          <w:trHeight w:val="1082"/>
          <w:tblCellSpacing w:w="5" w:type="nil"/>
        </w:trPr>
        <w:tc>
          <w:tcPr>
            <w:tcW w:w="2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6 003 561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1 677 690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1 932 271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1 196 800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1 196 800</w:t>
            </w:r>
          </w:p>
        </w:tc>
        <w:tc>
          <w:tcPr>
            <w:tcW w:w="643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495" w:rsidRPr="00C10C97" w:rsidTr="00456406">
        <w:trPr>
          <w:trHeight w:val="299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F7495" w:rsidRPr="00C10C97" w:rsidTr="00456406">
        <w:trPr>
          <w:trHeight w:val="1270"/>
          <w:tblCellSpacing w:w="5" w:type="nil"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Обеспечение де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я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тельности коо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динаторов работы с молодежью в рамках реализ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 xml:space="preserve">ции мероприятия предусмотренного государственной программой Краснодарского края «Молодежь Кубани»  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273 600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273 600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3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Предоставление субсидий на обеспечение деятельности координаторов работы с мол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дежью</w:t>
            </w:r>
          </w:p>
        </w:tc>
        <w:tc>
          <w:tcPr>
            <w:tcW w:w="6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МБУ ЦКСОМ «Горизонт» - 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с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полнитель</w:t>
            </w:r>
          </w:p>
        </w:tc>
      </w:tr>
      <w:tr w:rsidR="000F7495" w:rsidRPr="00C10C97" w:rsidTr="00456406">
        <w:trPr>
          <w:trHeight w:val="1958"/>
          <w:tblCellSpacing w:w="5" w:type="nil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й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он</w:t>
            </w:r>
          </w:p>
          <w:p w:rsidR="000F7495" w:rsidRPr="00C10C97" w:rsidRDefault="000F7495" w:rsidP="004564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1 410 196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442 300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967 896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3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495" w:rsidRPr="00C10C97" w:rsidTr="00456406">
        <w:trPr>
          <w:trHeight w:val="399"/>
          <w:tblCellSpacing w:w="5" w:type="nil"/>
        </w:trPr>
        <w:tc>
          <w:tcPr>
            <w:tcW w:w="2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1 683 796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715 900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967 896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495" w:rsidRPr="00C10C97" w:rsidTr="00456406">
        <w:trPr>
          <w:trHeight w:val="277"/>
          <w:tblCellSpacing w:w="5" w:type="nil"/>
        </w:trPr>
        <w:tc>
          <w:tcPr>
            <w:tcW w:w="2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69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Организация и проведение соц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ально-значимых мероприятий в области молоде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ж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ной политики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й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он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640 629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129 900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269 929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120 400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120 400</w:t>
            </w:r>
          </w:p>
        </w:tc>
        <w:tc>
          <w:tcPr>
            <w:tcW w:w="643" w:type="pct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г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сударственной молодежной п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литики на те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ритории мун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ципального о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разования Ще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биновский ра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он, повышение уровня гражда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ской и социал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ной активности молодежи</w:t>
            </w:r>
          </w:p>
        </w:tc>
        <w:tc>
          <w:tcPr>
            <w:tcW w:w="66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Отдел по делам молодежи адм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нистрации мун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ципального обр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зования Щерб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новский район (далее – Отдел по делам мол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 xml:space="preserve">дежи) </w:t>
            </w:r>
          </w:p>
        </w:tc>
      </w:tr>
      <w:tr w:rsidR="000F7495" w:rsidRPr="00C10C97" w:rsidTr="00456406">
        <w:trPr>
          <w:trHeight w:val="1410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Организация и проведение ма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с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совых молоде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ж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ных патриотич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ских мероприятий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й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 xml:space="preserve">он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21 760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5 360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2 400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7 000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7 000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Количественное увеличение о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вата молодежи с целью гражда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ско-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</w:rPr>
              <w:t>Заказчик, гла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в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ный распоряд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и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тель средств – Отдел по делам молодежи, и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с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полнитель (</w:t>
            </w:r>
          </w:p>
        </w:tc>
      </w:tr>
      <w:tr w:rsidR="000F7495" w:rsidRPr="00C10C97" w:rsidTr="00456406">
        <w:trPr>
          <w:trHeight w:val="20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</w:tr>
      <w:tr w:rsidR="000F7495" w:rsidRPr="00C10C97" w:rsidTr="00456406">
        <w:trPr>
          <w:trHeight w:val="3582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 xml:space="preserve"> и акций, приур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ченных к разли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ч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ным юбилейным, памятным и праздничным д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там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патриотического воспитания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</w:rPr>
              <w:t>получатель субси дии) - муниц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и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пальное бюдже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т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ное учреждение муниципального образования Щербиновский район «Центр комплек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с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ного социального о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б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служивания м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о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лодежи «Гор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и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зонт» (далее – МБУ ЦКСОМ «Горизонт»)</w:t>
            </w:r>
          </w:p>
        </w:tc>
      </w:tr>
      <w:tr w:rsidR="000F7495" w:rsidRPr="00C10C97" w:rsidTr="00456406">
        <w:trPr>
          <w:trHeight w:val="2484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2.2.2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Организация и проведение мер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приятий, напра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в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ленных на разв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тие интеллект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у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альных способн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 xml:space="preserve">стей молодежи. ("Что? </w:t>
            </w:r>
          </w:p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Где? Когда?")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й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 xml:space="preserve">он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9 870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1 100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770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4 000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4 000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Развитие инте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л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лектуального потенциала м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лодежи на те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ритории мун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биновский район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Заказчик, гла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ный распоряд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тель средств – Отдел по делам молодежи, и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полнитель (п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лучатель субс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дии) – МБУ ЦКСОМ «Гор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зонт»)</w:t>
            </w:r>
          </w:p>
          <w:p w:rsidR="000F7495" w:rsidRPr="00C10C97" w:rsidRDefault="000F7495" w:rsidP="000702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F7495" w:rsidRPr="00C10C97" w:rsidRDefault="000F7495" w:rsidP="000702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F7495" w:rsidRPr="00C10C97" w:rsidRDefault="000F7495" w:rsidP="000702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F7495" w:rsidRPr="00C10C97" w:rsidRDefault="000F7495" w:rsidP="000702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F7495" w:rsidRPr="00C10C97" w:rsidTr="00456406">
        <w:trPr>
          <w:trHeight w:val="278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0F7495" w:rsidRPr="00C10C97" w:rsidTr="00456406">
        <w:trPr>
          <w:trHeight w:val="2208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2.2.3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Организация и проведение ра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й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онного Дня М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лодежи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й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190 899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49 990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40 909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50 000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50 000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Привлечение граждан к гос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у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дарственной м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лодежной пол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тике на террит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рии муниц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пального обр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зования Щерб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Заказчик, гла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ный распоряд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тель средств – Отдел по делам молодежи, и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полнитель (п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лучатель субс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дии) – МБУ ЦКСОМ «Гор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зонт»)</w:t>
            </w:r>
          </w:p>
        </w:tc>
      </w:tr>
      <w:tr w:rsidR="000F7495" w:rsidRPr="00C10C97" w:rsidTr="00070264">
        <w:trPr>
          <w:trHeight w:val="533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2.2.4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Организация и проведение мер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приятий, напра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в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ленных на разв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 xml:space="preserve">тие и </w:t>
            </w:r>
          </w:p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поддержку КВН- движения в Ще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биновском районе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й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9 583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3 000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583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3 000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3 000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Поддержка творческого п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тенциала мол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дежи на терр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тории муниц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пального обр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зования Щерб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Заказчик, гла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ный распоряд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тель средств – Отдел по делам молодежи, 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с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полнитель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(п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лучатель субс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дии) – МБУ ЦКСОМ «Гор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зонт»)</w:t>
            </w:r>
          </w:p>
        </w:tc>
      </w:tr>
      <w:tr w:rsidR="000F7495" w:rsidRPr="00C10C97" w:rsidTr="00456406">
        <w:trPr>
          <w:trHeight w:val="3312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2.2.5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Организация и проведение тем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тических семин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ров, круглых ст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лов, встреч и пр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чих мероприятий для молодежного актива (членов школьного, ст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у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денческого и м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лодежного сам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управления)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й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 xml:space="preserve">он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2 000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1 000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1 000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Повышение уровня мол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дежных иници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тив на террит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рии муниц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пального обр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зования Щерб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070264">
            <w:pPr>
              <w:widowControl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Заказчик, гла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ный распоряд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тель средств – Отдел по делам молодежи, и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полнитель (п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лучатель субс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дии) – МБУ ЦКСОМ «Гор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зонт»)</w:t>
            </w:r>
          </w:p>
        </w:tc>
      </w:tr>
      <w:tr w:rsidR="000F7495" w:rsidRPr="00C10C97" w:rsidTr="00456406">
        <w:trPr>
          <w:trHeight w:val="278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0F7495" w:rsidRPr="00C10C97" w:rsidTr="00456406">
        <w:trPr>
          <w:trHeight w:val="278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2.2.6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Участие молод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жи в социально значимых кра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вых мероприят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ях, семинарах, конкурсах, фор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у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мах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й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85 890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49 640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6 850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14 700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14 700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Повышение имиджа мун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ципалитета на краевом уровне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Заказчик, гла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ный распоряд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тель средств – Отдел по делам молодежи, и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полнитель (п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лучатель субс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дии) – МБУ ЦКСОМ «Гор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зонт»)</w:t>
            </w:r>
          </w:p>
        </w:tc>
      </w:tr>
      <w:tr w:rsidR="000F7495" w:rsidRPr="00C10C97" w:rsidTr="00456406">
        <w:trPr>
          <w:trHeight w:val="4416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2.2.7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Изготовление и распространение агитационной п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лиграфической продукции, н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правленной на пропаганду зд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рового образа жизни, развитие добровольческого движения в мол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дежной среде, п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вышение имиджа государственной молодежной п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литики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й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7 000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2 000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2 500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2 500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доступность 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н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формации о вр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де негативных привычек, пр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паганда здор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вого образа жи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з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ни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spacing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</w:rPr>
              <w:t>Заказчик, гла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в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ный распоряд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и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тель средств – Отдел по делам молодежи, и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с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полнитель (п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о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лучатель субс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и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дии) – МБУ ЦКСОМ «Гор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и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зонт»)</w:t>
            </w:r>
          </w:p>
        </w:tc>
      </w:tr>
      <w:tr w:rsidR="000F7495" w:rsidRPr="00C10C97" w:rsidTr="00456406">
        <w:trPr>
          <w:trHeight w:val="240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2.2.8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Развитие туризма в молодежной среде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й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 xml:space="preserve">он 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178 820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920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152 500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12 700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12 700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Развитие мал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затратных форм молодежного туризма на те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ритории мун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разования Щер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</w:rPr>
              <w:t>Заказчик, гла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в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ный распоряд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и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тель средств – Отдел по делам молодежи, и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с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полнитель (по лучатель</w:t>
            </w:r>
          </w:p>
        </w:tc>
      </w:tr>
      <w:tr w:rsidR="000F7495" w:rsidRPr="00C10C97" w:rsidTr="00456406">
        <w:trPr>
          <w:trHeight w:val="278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</w:tr>
      <w:tr w:rsidR="000F7495" w:rsidRPr="00C10C97" w:rsidTr="00456406">
        <w:trPr>
          <w:trHeight w:val="1969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й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он, увеличение количественного охвата молод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жи туристич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скими мер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приятиями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rPr>
                <w:rFonts w:ascii="Times New Roman" w:hAnsi="Times New Roman"/>
                <w:color w:val="000000"/>
                <w:sz w:val="24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</w:rPr>
              <w:t>субсидии) – МБУ ЦКСОМ «Гор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и</w:t>
            </w:r>
            <w:r w:rsidRPr="00C10C97">
              <w:rPr>
                <w:rFonts w:ascii="Times New Roman" w:hAnsi="Times New Roman"/>
                <w:color w:val="000000"/>
                <w:sz w:val="24"/>
              </w:rPr>
              <w:t>зонт»)</w:t>
            </w:r>
          </w:p>
        </w:tc>
      </w:tr>
      <w:tr w:rsidR="000F7495" w:rsidRPr="00C10C97" w:rsidTr="00456406">
        <w:trPr>
          <w:trHeight w:val="1656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2.2.9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Организация и проведение мер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приятий по разв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тию студенческих трудовых отрядов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й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2 000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1 000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1 000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Повышение уровня мол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дежных иници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тив в сфере ра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з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вития студенч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ского трудового движения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</w:rPr>
            </w:pPr>
            <w:r w:rsidRPr="00C10C97">
              <w:rPr>
                <w:rFonts w:ascii="Times New Roman" w:hAnsi="Times New Roman"/>
                <w:spacing w:val="-4"/>
                <w:sz w:val="24"/>
              </w:rPr>
              <w:t>Заказчик, гла</w:t>
            </w:r>
            <w:r w:rsidRPr="00C10C97">
              <w:rPr>
                <w:rFonts w:ascii="Times New Roman" w:hAnsi="Times New Roman"/>
                <w:spacing w:val="-4"/>
                <w:sz w:val="24"/>
              </w:rPr>
              <w:t>в</w:t>
            </w:r>
            <w:r w:rsidRPr="00C10C97">
              <w:rPr>
                <w:rFonts w:ascii="Times New Roman" w:hAnsi="Times New Roman"/>
                <w:spacing w:val="-4"/>
                <w:sz w:val="24"/>
              </w:rPr>
              <w:t>ный распоряд</w:t>
            </w:r>
            <w:r w:rsidRPr="00C10C97">
              <w:rPr>
                <w:rFonts w:ascii="Times New Roman" w:hAnsi="Times New Roman"/>
                <w:spacing w:val="-4"/>
                <w:sz w:val="24"/>
              </w:rPr>
              <w:t>и</w:t>
            </w:r>
            <w:r w:rsidRPr="00C10C97">
              <w:rPr>
                <w:rFonts w:ascii="Times New Roman" w:hAnsi="Times New Roman"/>
                <w:spacing w:val="-4"/>
                <w:sz w:val="24"/>
              </w:rPr>
              <w:t>тель средств – Отдел по делам молодежи, и</w:t>
            </w:r>
            <w:r w:rsidRPr="00C10C97">
              <w:rPr>
                <w:rFonts w:ascii="Times New Roman" w:hAnsi="Times New Roman"/>
                <w:spacing w:val="-4"/>
                <w:sz w:val="24"/>
              </w:rPr>
              <w:t>с</w:t>
            </w:r>
            <w:r w:rsidRPr="00C10C97">
              <w:rPr>
                <w:rFonts w:ascii="Times New Roman" w:hAnsi="Times New Roman"/>
                <w:spacing w:val="-4"/>
                <w:sz w:val="24"/>
              </w:rPr>
              <w:t>полнитель (пол</w:t>
            </w:r>
            <w:r w:rsidRPr="00C10C97">
              <w:rPr>
                <w:rFonts w:ascii="Times New Roman" w:hAnsi="Times New Roman"/>
                <w:spacing w:val="-4"/>
                <w:sz w:val="24"/>
              </w:rPr>
              <w:t>у</w:t>
            </w:r>
            <w:r w:rsidRPr="00C10C97">
              <w:rPr>
                <w:rFonts w:ascii="Times New Roman" w:hAnsi="Times New Roman"/>
                <w:spacing w:val="-4"/>
                <w:sz w:val="24"/>
              </w:rPr>
              <w:t>чатель субсидии) – МБУ ЦКСОМ «Г</w:t>
            </w:r>
            <w:r w:rsidRPr="00C10C97">
              <w:rPr>
                <w:rFonts w:ascii="Times New Roman" w:hAnsi="Times New Roman"/>
                <w:spacing w:val="-4"/>
                <w:sz w:val="24"/>
              </w:rPr>
              <w:t>о</w:t>
            </w:r>
            <w:r w:rsidRPr="00C10C97">
              <w:rPr>
                <w:rFonts w:ascii="Times New Roman" w:hAnsi="Times New Roman"/>
                <w:spacing w:val="-4"/>
                <w:sz w:val="24"/>
              </w:rPr>
              <w:t>ризонт»)</w:t>
            </w:r>
          </w:p>
        </w:tc>
      </w:tr>
      <w:tr w:rsidR="000F7495" w:rsidRPr="00C10C97" w:rsidTr="00456406">
        <w:trPr>
          <w:trHeight w:val="2184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2.2.10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Организация и проведение мун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ципальных фе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с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тивалей, конку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сов, смотров в молодежной ср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де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й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11 000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2 000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4 500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4 500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Привлечение молодежи к в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лонтерской де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я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тельности, п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вышение дос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у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говой занятости молодежи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</w:rPr>
            </w:pPr>
            <w:r w:rsidRPr="00C10C97">
              <w:rPr>
                <w:rFonts w:ascii="Times New Roman" w:hAnsi="Times New Roman"/>
                <w:spacing w:val="-4"/>
                <w:sz w:val="24"/>
              </w:rPr>
              <w:t>Заказчик, гла</w:t>
            </w:r>
            <w:r w:rsidRPr="00C10C97">
              <w:rPr>
                <w:rFonts w:ascii="Times New Roman" w:hAnsi="Times New Roman"/>
                <w:spacing w:val="-4"/>
                <w:sz w:val="24"/>
              </w:rPr>
              <w:t>в</w:t>
            </w:r>
            <w:r w:rsidRPr="00C10C97">
              <w:rPr>
                <w:rFonts w:ascii="Times New Roman" w:hAnsi="Times New Roman"/>
                <w:spacing w:val="-4"/>
                <w:sz w:val="24"/>
              </w:rPr>
              <w:t>ный распоряд</w:t>
            </w:r>
            <w:r w:rsidRPr="00C10C97">
              <w:rPr>
                <w:rFonts w:ascii="Times New Roman" w:hAnsi="Times New Roman"/>
                <w:spacing w:val="-4"/>
                <w:sz w:val="24"/>
              </w:rPr>
              <w:t>и</w:t>
            </w:r>
            <w:r w:rsidRPr="00C10C97">
              <w:rPr>
                <w:rFonts w:ascii="Times New Roman" w:hAnsi="Times New Roman"/>
                <w:spacing w:val="-4"/>
                <w:sz w:val="24"/>
              </w:rPr>
              <w:t>тель средств – Отдел по делам молодежи, и</w:t>
            </w:r>
            <w:r w:rsidRPr="00C10C97">
              <w:rPr>
                <w:rFonts w:ascii="Times New Roman" w:hAnsi="Times New Roman"/>
                <w:spacing w:val="-4"/>
                <w:sz w:val="24"/>
              </w:rPr>
              <w:t>с</w:t>
            </w:r>
            <w:r w:rsidRPr="00C10C97">
              <w:rPr>
                <w:rFonts w:ascii="Times New Roman" w:hAnsi="Times New Roman"/>
                <w:spacing w:val="-4"/>
                <w:sz w:val="24"/>
              </w:rPr>
              <w:t>полнитель (пол</w:t>
            </w:r>
            <w:r w:rsidRPr="00C10C97">
              <w:rPr>
                <w:rFonts w:ascii="Times New Roman" w:hAnsi="Times New Roman"/>
                <w:spacing w:val="-4"/>
                <w:sz w:val="24"/>
              </w:rPr>
              <w:t>у</w:t>
            </w:r>
            <w:r w:rsidRPr="00C10C97">
              <w:rPr>
                <w:rFonts w:ascii="Times New Roman" w:hAnsi="Times New Roman"/>
                <w:spacing w:val="-4"/>
                <w:sz w:val="24"/>
              </w:rPr>
              <w:t>чатель субсидии) – МБУ ЦКСОМ «Г</w:t>
            </w:r>
            <w:r w:rsidRPr="00C10C97">
              <w:rPr>
                <w:rFonts w:ascii="Times New Roman" w:hAnsi="Times New Roman"/>
                <w:spacing w:val="-4"/>
                <w:sz w:val="24"/>
              </w:rPr>
              <w:t>о</w:t>
            </w:r>
            <w:r w:rsidRPr="00C10C97">
              <w:rPr>
                <w:rFonts w:ascii="Times New Roman" w:hAnsi="Times New Roman"/>
                <w:spacing w:val="-4"/>
                <w:sz w:val="24"/>
              </w:rPr>
              <w:t>ризонт»)</w:t>
            </w:r>
          </w:p>
        </w:tc>
      </w:tr>
      <w:tr w:rsidR="000F7495" w:rsidRPr="00C10C97" w:rsidTr="00456406">
        <w:trPr>
          <w:trHeight w:val="2106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2.2.11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Развитие движ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ния «Новые Т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муровцы»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й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89 890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19 890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30 000</w:t>
            </w:r>
          </w:p>
        </w:tc>
        <w:tc>
          <w:tcPr>
            <w:tcW w:w="3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20 000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20 000</w:t>
            </w: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pacing w:val="-4"/>
                <w:sz w:val="24"/>
                <w:szCs w:val="24"/>
              </w:rPr>
              <w:t>Оказание соц</w:t>
            </w:r>
            <w:r w:rsidRPr="00C10C97">
              <w:rPr>
                <w:rFonts w:ascii="Times New Roman" w:hAnsi="Times New Roman"/>
                <w:spacing w:val="-4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pacing w:val="-4"/>
                <w:sz w:val="24"/>
                <w:szCs w:val="24"/>
              </w:rPr>
              <w:t>ально-бытовой помощи, катег</w:t>
            </w:r>
            <w:r w:rsidRPr="00C10C97">
              <w:rPr>
                <w:rFonts w:ascii="Times New Roman" w:hAnsi="Times New Roman"/>
                <w:spacing w:val="-4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pacing w:val="-4"/>
                <w:sz w:val="24"/>
                <w:szCs w:val="24"/>
              </w:rPr>
              <w:t>рии населения нуждающимся в социально-бытовых услугах (10-15 человек)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4"/>
                <w:sz w:val="24"/>
              </w:rPr>
            </w:pPr>
            <w:r w:rsidRPr="00C10C97">
              <w:rPr>
                <w:rFonts w:ascii="Times New Roman" w:hAnsi="Times New Roman"/>
                <w:spacing w:val="-4"/>
                <w:sz w:val="24"/>
              </w:rPr>
              <w:t>Заказчик, гла</w:t>
            </w:r>
            <w:r w:rsidRPr="00C10C97">
              <w:rPr>
                <w:rFonts w:ascii="Times New Roman" w:hAnsi="Times New Roman"/>
                <w:spacing w:val="-4"/>
                <w:sz w:val="24"/>
              </w:rPr>
              <w:t>в</w:t>
            </w:r>
            <w:r w:rsidRPr="00C10C97">
              <w:rPr>
                <w:rFonts w:ascii="Times New Roman" w:hAnsi="Times New Roman"/>
                <w:spacing w:val="-4"/>
                <w:sz w:val="24"/>
              </w:rPr>
              <w:t>ный распоряд</w:t>
            </w:r>
            <w:r w:rsidRPr="00C10C97">
              <w:rPr>
                <w:rFonts w:ascii="Times New Roman" w:hAnsi="Times New Roman"/>
                <w:spacing w:val="-4"/>
                <w:sz w:val="24"/>
              </w:rPr>
              <w:t>и</w:t>
            </w:r>
            <w:r w:rsidRPr="00C10C97">
              <w:rPr>
                <w:rFonts w:ascii="Times New Roman" w:hAnsi="Times New Roman"/>
                <w:spacing w:val="-4"/>
                <w:sz w:val="24"/>
              </w:rPr>
              <w:t>тель средств – Отдел по делам молодежи, и</w:t>
            </w:r>
            <w:r w:rsidRPr="00C10C97">
              <w:rPr>
                <w:rFonts w:ascii="Times New Roman" w:hAnsi="Times New Roman"/>
                <w:spacing w:val="-4"/>
                <w:sz w:val="24"/>
              </w:rPr>
              <w:t>с</w:t>
            </w:r>
            <w:r w:rsidRPr="00C10C97">
              <w:rPr>
                <w:rFonts w:ascii="Times New Roman" w:hAnsi="Times New Roman"/>
                <w:spacing w:val="-4"/>
                <w:sz w:val="24"/>
              </w:rPr>
              <w:t>полнитель (пол</w:t>
            </w:r>
            <w:r w:rsidRPr="00C10C97">
              <w:rPr>
                <w:rFonts w:ascii="Times New Roman" w:hAnsi="Times New Roman"/>
                <w:spacing w:val="-4"/>
                <w:sz w:val="24"/>
              </w:rPr>
              <w:t>у</w:t>
            </w:r>
            <w:r w:rsidRPr="00C10C97">
              <w:rPr>
                <w:rFonts w:ascii="Times New Roman" w:hAnsi="Times New Roman"/>
                <w:spacing w:val="-4"/>
                <w:sz w:val="24"/>
              </w:rPr>
              <w:t>чатель субсидии) – МБУ ЦКСОМ «Г</w:t>
            </w:r>
            <w:r w:rsidRPr="00C10C97">
              <w:rPr>
                <w:rFonts w:ascii="Times New Roman" w:hAnsi="Times New Roman"/>
                <w:spacing w:val="-4"/>
                <w:sz w:val="24"/>
              </w:rPr>
              <w:t>о</w:t>
            </w:r>
            <w:r w:rsidRPr="00C10C97">
              <w:rPr>
                <w:rFonts w:ascii="Times New Roman" w:hAnsi="Times New Roman"/>
                <w:spacing w:val="-4"/>
                <w:sz w:val="24"/>
              </w:rPr>
              <w:t>ризонт»)</w:t>
            </w:r>
          </w:p>
        </w:tc>
      </w:tr>
      <w:tr w:rsidR="000F7495" w:rsidRPr="00C10C97" w:rsidTr="00456406">
        <w:trPr>
          <w:trHeight w:val="278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</w:rPr>
            </w:pPr>
            <w:r w:rsidRPr="00C10C97">
              <w:rPr>
                <w:rFonts w:ascii="Times New Roman" w:hAnsi="Times New Roman"/>
                <w:color w:val="000000"/>
                <w:spacing w:val="-4"/>
                <w:sz w:val="24"/>
              </w:rPr>
              <w:t>10</w:t>
            </w:r>
          </w:p>
        </w:tc>
      </w:tr>
      <w:tr w:rsidR="000F7495" w:rsidRPr="00C10C97" w:rsidTr="00456406">
        <w:trPr>
          <w:trHeight w:val="1069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2.2.12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Организация и проведение ме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 xml:space="preserve">сячника оборонно 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ципального об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разования Щер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31 917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31 917</w:t>
            </w:r>
          </w:p>
        </w:tc>
        <w:tc>
          <w:tcPr>
            <w:tcW w:w="38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Количественное увеличение ох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вата молодежи с</w:t>
            </w:r>
          </w:p>
        </w:tc>
        <w:tc>
          <w:tcPr>
            <w:tcW w:w="6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</w:rPr>
            </w:pPr>
            <w:r w:rsidRPr="00C10C97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Заказчик, главный распорядитель 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pacing w:val="-4"/>
                <w:sz w:val="24"/>
              </w:rPr>
            </w:pPr>
            <w:r w:rsidRPr="00C10C97">
              <w:rPr>
                <w:rFonts w:ascii="Times New Roman" w:hAnsi="Times New Roman"/>
                <w:color w:val="000000"/>
                <w:spacing w:val="-4"/>
                <w:sz w:val="24"/>
              </w:rPr>
              <w:t>средств – Отдел по</w:t>
            </w:r>
          </w:p>
        </w:tc>
      </w:tr>
      <w:tr w:rsidR="000F7495" w:rsidRPr="00C10C97" w:rsidTr="00456406">
        <w:trPr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– массовой и в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енно - патриот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ческой работы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й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целью гражда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н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ско-патрио-тического во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с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питания</w:t>
            </w:r>
          </w:p>
        </w:tc>
        <w:tc>
          <w:tcPr>
            <w:tcW w:w="6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</w:rPr>
            </w:pPr>
            <w:r w:rsidRPr="00C10C97"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</w:rPr>
            </w:pP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pacing w:val="-4"/>
                <w:sz w:val="24"/>
              </w:rPr>
            </w:pPr>
            <w:r w:rsidRPr="00C10C97">
              <w:rPr>
                <w:rFonts w:ascii="Times New Roman" w:hAnsi="Times New Roman"/>
                <w:color w:val="000000"/>
                <w:spacing w:val="-4"/>
                <w:sz w:val="24"/>
              </w:rPr>
              <w:t>делам молодежи, исполнитель (п</w:t>
            </w:r>
            <w:r w:rsidRPr="00C10C97">
              <w:rPr>
                <w:rFonts w:ascii="Times New Roman" w:hAnsi="Times New Roman"/>
                <w:color w:val="000000"/>
                <w:spacing w:val="-4"/>
                <w:sz w:val="24"/>
              </w:rPr>
              <w:t>о</w:t>
            </w:r>
            <w:r w:rsidRPr="00C10C97">
              <w:rPr>
                <w:rFonts w:ascii="Times New Roman" w:hAnsi="Times New Roman"/>
                <w:color w:val="000000"/>
                <w:spacing w:val="-4"/>
                <w:sz w:val="24"/>
              </w:rPr>
              <w:t>лучатель субс</w:t>
            </w:r>
            <w:r w:rsidRPr="00C10C97">
              <w:rPr>
                <w:rFonts w:ascii="Times New Roman" w:hAnsi="Times New Roman"/>
                <w:color w:val="000000"/>
                <w:spacing w:val="-4"/>
                <w:sz w:val="24"/>
              </w:rPr>
              <w:t>и</w:t>
            </w:r>
            <w:r w:rsidRPr="00C10C97">
              <w:rPr>
                <w:rFonts w:ascii="Times New Roman" w:hAnsi="Times New Roman"/>
                <w:color w:val="000000"/>
                <w:spacing w:val="-4"/>
                <w:sz w:val="24"/>
              </w:rPr>
              <w:t>дии) – МБУ ЦКСОМ «Гор</w:t>
            </w:r>
            <w:r w:rsidRPr="00C10C97">
              <w:rPr>
                <w:rFonts w:ascii="Times New Roman" w:hAnsi="Times New Roman"/>
                <w:color w:val="000000"/>
                <w:spacing w:val="-4"/>
                <w:sz w:val="24"/>
              </w:rPr>
              <w:t>и</w:t>
            </w:r>
            <w:r w:rsidRPr="00C10C97">
              <w:rPr>
                <w:rFonts w:ascii="Times New Roman" w:hAnsi="Times New Roman"/>
                <w:color w:val="000000"/>
                <w:spacing w:val="-4"/>
                <w:sz w:val="24"/>
              </w:rPr>
              <w:t>зонт»)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pacing w:val="-4"/>
                <w:sz w:val="24"/>
              </w:rPr>
            </w:pPr>
          </w:p>
        </w:tc>
      </w:tr>
      <w:tr w:rsidR="000F7495" w:rsidRPr="00C10C97" w:rsidTr="00456406">
        <w:trPr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</w:p>
        </w:tc>
        <w:tc>
          <w:tcPr>
            <w:tcW w:w="402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Реализация полномочий администрации муниципального образования Щербиновский район в сфере государс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т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венной молодежной политики на территории муниципального образования Щербиновский район</w:t>
            </w:r>
          </w:p>
        </w:tc>
      </w:tr>
      <w:tr w:rsidR="000F7495" w:rsidRPr="00C10C97" w:rsidTr="00456406">
        <w:trPr>
          <w:trHeight w:val="136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F7495" w:rsidRPr="00C10C97" w:rsidTr="00456406">
        <w:trPr>
          <w:trHeight w:val="339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Задачи направл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ния</w:t>
            </w:r>
          </w:p>
        </w:tc>
        <w:tc>
          <w:tcPr>
            <w:tcW w:w="4023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Повышение эффективности работы отдела по делам молодежи администрации муниципального образования Щербиновский район</w:t>
            </w:r>
          </w:p>
        </w:tc>
      </w:tr>
      <w:tr w:rsidR="000F7495" w:rsidRPr="00C10C97" w:rsidTr="00456406">
        <w:trPr>
          <w:trHeight w:val="109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приятие № 3: «Обеспечение деятельности о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дела по делам м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лодежи админ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страции муниц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пального образ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вания Щербино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ский район»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F7495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7495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7495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й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jc w:val="center"/>
              <w:rPr>
                <w:sz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2 269 120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626 620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618 100</w:t>
            </w:r>
          </w:p>
        </w:tc>
        <w:tc>
          <w:tcPr>
            <w:tcW w:w="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512 200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512 200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Реализация г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сударственной молодежной п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литики на те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ритории Ще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биновского ра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й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Отдел по делам молодежи – главный расп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рядитель</w:t>
            </w:r>
          </w:p>
        </w:tc>
      </w:tr>
      <w:tr w:rsidR="000F7495" w:rsidRPr="00C10C97" w:rsidTr="00456406">
        <w:trPr>
          <w:trHeight w:val="278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F7495" w:rsidRPr="00C10C97" w:rsidTr="00456406">
        <w:trPr>
          <w:trHeight w:val="2190"/>
          <w:tblCellSpacing w:w="5" w:type="nil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Расходы на с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 xml:space="preserve">держание 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отдела по делам молод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жи администр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ции муниципал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ного образования Щербиновский район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бюджет мун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ципального 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разования Ще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биновский ра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й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jc w:val="center"/>
              <w:rPr>
                <w:color w:val="FF0000"/>
                <w:sz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2 269 120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626 620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618 100</w:t>
            </w:r>
          </w:p>
        </w:tc>
        <w:tc>
          <w:tcPr>
            <w:tcW w:w="38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512 200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512 200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Реализация г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сударственной молодежной п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литики на те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ритории Ще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биновского ра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й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Отдел по делам молодежи – главный расп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рядитель</w:t>
            </w:r>
          </w:p>
        </w:tc>
      </w:tr>
      <w:tr w:rsidR="000F7495" w:rsidRPr="00C10C97" w:rsidTr="00456406">
        <w:trPr>
          <w:tblCellSpacing w:w="5" w:type="nil"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8 913 310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2 434 210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2 820 300</w:t>
            </w:r>
          </w:p>
        </w:tc>
        <w:tc>
          <w:tcPr>
            <w:tcW w:w="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1 829 400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1 829 400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F7495" w:rsidRPr="00C10C97" w:rsidTr="00456406">
        <w:trPr>
          <w:tblCellSpacing w:w="5" w:type="nil"/>
        </w:trPr>
        <w:tc>
          <w:tcPr>
            <w:tcW w:w="2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273 600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273 600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F7495" w:rsidRPr="00C10C97" w:rsidTr="00456406">
        <w:trPr>
          <w:tblCellSpacing w:w="5" w:type="nil"/>
        </w:trPr>
        <w:tc>
          <w:tcPr>
            <w:tcW w:w="2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pacing w:val="-6"/>
                <w:sz w:val="24"/>
                <w:szCs w:val="24"/>
              </w:rPr>
              <w:t>бюджет муниц</w:t>
            </w:r>
            <w:r w:rsidRPr="00C10C97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pacing w:val="-6"/>
                <w:sz w:val="24"/>
                <w:szCs w:val="24"/>
              </w:rPr>
              <w:t>пального образ</w:t>
            </w:r>
            <w:r w:rsidRPr="00C10C97">
              <w:rPr>
                <w:rFonts w:ascii="Times New Roman" w:hAnsi="Times New Roman"/>
                <w:spacing w:val="-6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pacing w:val="-6"/>
                <w:sz w:val="24"/>
                <w:szCs w:val="24"/>
              </w:rPr>
              <w:t>вания Щерб</w:t>
            </w:r>
            <w:r w:rsidRPr="00C10C97">
              <w:rPr>
                <w:rFonts w:ascii="Times New Roman" w:hAnsi="Times New Roman"/>
                <w:spacing w:val="-6"/>
                <w:sz w:val="24"/>
                <w:szCs w:val="24"/>
              </w:rPr>
              <w:t>и</w:t>
            </w:r>
            <w:r w:rsidRPr="00C10C97">
              <w:rPr>
                <w:rFonts w:ascii="Times New Roman" w:hAnsi="Times New Roman"/>
                <w:spacing w:val="-6"/>
                <w:sz w:val="24"/>
                <w:szCs w:val="24"/>
              </w:rPr>
              <w:t>новский район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8 639 710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2 160 610</w:t>
            </w:r>
          </w:p>
        </w:tc>
        <w:tc>
          <w:tcPr>
            <w:tcW w:w="3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2 820 300</w:t>
            </w:r>
          </w:p>
        </w:tc>
        <w:tc>
          <w:tcPr>
            <w:tcW w:w="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1 829 400</w:t>
            </w:r>
          </w:p>
        </w:tc>
        <w:tc>
          <w:tcPr>
            <w:tcW w:w="3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1 829 400</w:t>
            </w:r>
          </w:p>
        </w:tc>
        <w:tc>
          <w:tcPr>
            <w:tcW w:w="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0F7495" w:rsidRPr="00C10C97" w:rsidRDefault="000F7495" w:rsidP="00C10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8"/>
        </w:rPr>
      </w:pPr>
    </w:p>
    <w:p w:rsidR="000F7495" w:rsidRPr="00C10C97" w:rsidRDefault="000F7495" w:rsidP="00C10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8"/>
        </w:rPr>
      </w:pPr>
    </w:p>
    <w:p w:rsidR="000F7495" w:rsidRPr="00C10C97" w:rsidRDefault="000F7495" w:rsidP="00C10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8"/>
        </w:rPr>
      </w:pPr>
      <w:r w:rsidRPr="00C10C97">
        <w:rPr>
          <w:rFonts w:ascii="Times New Roman" w:hAnsi="Times New Roman"/>
          <w:sz w:val="24"/>
          <w:szCs w:val="28"/>
        </w:rPr>
        <w:t xml:space="preserve">Начальник отдела по делам </w:t>
      </w:r>
    </w:p>
    <w:p w:rsidR="000F7495" w:rsidRPr="00C10C97" w:rsidRDefault="000F7495" w:rsidP="00C10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8"/>
        </w:rPr>
      </w:pPr>
      <w:r w:rsidRPr="00C10C97">
        <w:rPr>
          <w:rFonts w:ascii="Times New Roman" w:hAnsi="Times New Roman"/>
          <w:sz w:val="24"/>
          <w:szCs w:val="28"/>
        </w:rPr>
        <w:t xml:space="preserve">молодежи администрации </w:t>
      </w:r>
    </w:p>
    <w:p w:rsidR="000F7495" w:rsidRPr="00C10C97" w:rsidRDefault="000F7495" w:rsidP="00C10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8"/>
        </w:rPr>
      </w:pPr>
      <w:r w:rsidRPr="00C10C97">
        <w:rPr>
          <w:rFonts w:ascii="Times New Roman" w:hAnsi="Times New Roman"/>
          <w:sz w:val="24"/>
          <w:szCs w:val="28"/>
        </w:rPr>
        <w:t xml:space="preserve">муниципального образования </w:t>
      </w:r>
    </w:p>
    <w:p w:rsidR="000F7495" w:rsidRPr="00C10C97" w:rsidRDefault="000F7495" w:rsidP="00C10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8"/>
        </w:rPr>
      </w:pPr>
      <w:r w:rsidRPr="00C10C97">
        <w:rPr>
          <w:rFonts w:ascii="Times New Roman" w:hAnsi="Times New Roman"/>
          <w:sz w:val="24"/>
          <w:szCs w:val="28"/>
        </w:rPr>
        <w:t xml:space="preserve">Щербиновский район </w:t>
      </w:r>
      <w:r w:rsidRPr="00C10C97">
        <w:rPr>
          <w:rFonts w:ascii="Times New Roman" w:hAnsi="Times New Roman"/>
          <w:sz w:val="24"/>
          <w:szCs w:val="28"/>
        </w:rPr>
        <w:tab/>
      </w:r>
      <w:r w:rsidRPr="00C10C97">
        <w:rPr>
          <w:rFonts w:ascii="Times New Roman" w:hAnsi="Times New Roman"/>
          <w:sz w:val="24"/>
          <w:szCs w:val="28"/>
        </w:rPr>
        <w:tab/>
      </w:r>
      <w:r w:rsidRPr="00C10C97">
        <w:rPr>
          <w:rFonts w:ascii="Times New Roman" w:hAnsi="Times New Roman"/>
          <w:sz w:val="24"/>
          <w:szCs w:val="28"/>
        </w:rPr>
        <w:tab/>
      </w:r>
      <w:r w:rsidRPr="00C10C97">
        <w:rPr>
          <w:rFonts w:ascii="Times New Roman" w:hAnsi="Times New Roman"/>
          <w:sz w:val="24"/>
          <w:szCs w:val="28"/>
        </w:rPr>
        <w:tab/>
      </w:r>
      <w:r w:rsidRPr="00C10C97">
        <w:rPr>
          <w:rFonts w:ascii="Times New Roman" w:hAnsi="Times New Roman"/>
          <w:sz w:val="24"/>
          <w:szCs w:val="28"/>
        </w:rPr>
        <w:tab/>
      </w:r>
      <w:r w:rsidRPr="00C10C97">
        <w:rPr>
          <w:rFonts w:ascii="Times New Roman" w:hAnsi="Times New Roman"/>
          <w:sz w:val="24"/>
          <w:szCs w:val="28"/>
        </w:rPr>
        <w:tab/>
      </w:r>
      <w:r w:rsidRPr="00C10C97">
        <w:rPr>
          <w:rFonts w:ascii="Times New Roman" w:hAnsi="Times New Roman"/>
          <w:sz w:val="24"/>
          <w:szCs w:val="28"/>
        </w:rPr>
        <w:tab/>
      </w:r>
      <w:r w:rsidRPr="00C10C97">
        <w:rPr>
          <w:rFonts w:ascii="Times New Roman" w:hAnsi="Times New Roman"/>
          <w:sz w:val="24"/>
          <w:szCs w:val="28"/>
        </w:rPr>
        <w:tab/>
      </w:r>
      <w:r w:rsidRPr="00C10C97">
        <w:rPr>
          <w:rFonts w:ascii="Times New Roman" w:hAnsi="Times New Roman"/>
          <w:sz w:val="24"/>
          <w:szCs w:val="28"/>
        </w:rPr>
        <w:tab/>
      </w:r>
      <w:r w:rsidRPr="00C10C97">
        <w:rPr>
          <w:rFonts w:ascii="Times New Roman" w:hAnsi="Times New Roman"/>
          <w:sz w:val="24"/>
          <w:szCs w:val="28"/>
        </w:rPr>
        <w:tab/>
      </w:r>
      <w:r w:rsidRPr="00C10C97">
        <w:rPr>
          <w:rFonts w:ascii="Times New Roman" w:hAnsi="Times New Roman"/>
          <w:sz w:val="24"/>
          <w:szCs w:val="28"/>
        </w:rPr>
        <w:tab/>
      </w:r>
      <w:r w:rsidRPr="00C10C97">
        <w:rPr>
          <w:rFonts w:ascii="Times New Roman" w:hAnsi="Times New Roman"/>
          <w:sz w:val="24"/>
          <w:szCs w:val="28"/>
        </w:rPr>
        <w:tab/>
      </w:r>
      <w:r w:rsidRPr="00C10C97">
        <w:rPr>
          <w:rFonts w:ascii="Times New Roman" w:hAnsi="Times New Roman"/>
          <w:sz w:val="24"/>
          <w:szCs w:val="28"/>
        </w:rPr>
        <w:tab/>
      </w:r>
      <w:r w:rsidRPr="00C10C97">
        <w:rPr>
          <w:rFonts w:ascii="Times New Roman" w:hAnsi="Times New Roman"/>
          <w:sz w:val="24"/>
          <w:szCs w:val="28"/>
        </w:rPr>
        <w:tab/>
        <w:t xml:space="preserve">    </w:t>
      </w:r>
      <w:r>
        <w:rPr>
          <w:rFonts w:ascii="Times New Roman" w:hAnsi="Times New Roman"/>
          <w:sz w:val="24"/>
          <w:szCs w:val="28"/>
        </w:rPr>
        <w:t xml:space="preserve">    </w:t>
      </w:r>
      <w:r w:rsidRPr="00C10C97">
        <w:rPr>
          <w:rFonts w:ascii="Times New Roman" w:hAnsi="Times New Roman"/>
          <w:sz w:val="24"/>
          <w:szCs w:val="28"/>
        </w:rPr>
        <w:t xml:space="preserve">        И.С. Аникина</w:t>
      </w:r>
    </w:p>
    <w:p w:rsidR="000F7495" w:rsidRPr="00C10C97" w:rsidRDefault="000F7495" w:rsidP="00C10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8"/>
        </w:rPr>
      </w:pPr>
    </w:p>
    <w:p w:rsidR="000F7495" w:rsidRDefault="000F7495" w:rsidP="00C10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8"/>
        </w:rPr>
      </w:pPr>
    </w:p>
    <w:p w:rsidR="000F7495" w:rsidRDefault="000F7495" w:rsidP="00C10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8"/>
        </w:rPr>
      </w:pPr>
    </w:p>
    <w:p w:rsidR="000F7495" w:rsidRDefault="000F7495" w:rsidP="00C10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8"/>
        </w:rPr>
      </w:pPr>
    </w:p>
    <w:p w:rsidR="000F7495" w:rsidRDefault="000F7495" w:rsidP="00C10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8"/>
        </w:rPr>
      </w:pPr>
    </w:p>
    <w:p w:rsidR="000F7495" w:rsidRDefault="000F7495" w:rsidP="00C10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8"/>
        </w:rPr>
      </w:pPr>
    </w:p>
    <w:p w:rsidR="000F7495" w:rsidRDefault="000F7495" w:rsidP="00C10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8"/>
        </w:rPr>
      </w:pPr>
    </w:p>
    <w:p w:rsidR="000F7495" w:rsidRDefault="000F7495" w:rsidP="00C10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8"/>
        </w:rPr>
      </w:pPr>
    </w:p>
    <w:p w:rsidR="000F7495" w:rsidRDefault="000F7495" w:rsidP="00C10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8"/>
        </w:rPr>
      </w:pPr>
    </w:p>
    <w:p w:rsidR="000F7495" w:rsidRDefault="000F7495" w:rsidP="00C10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8"/>
        </w:rPr>
      </w:pPr>
    </w:p>
    <w:p w:rsidR="000F7495" w:rsidRDefault="000F7495" w:rsidP="00C10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8"/>
        </w:rPr>
      </w:pPr>
    </w:p>
    <w:p w:rsidR="000F7495" w:rsidRDefault="000F7495" w:rsidP="00C10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8"/>
        </w:rPr>
      </w:pPr>
    </w:p>
    <w:p w:rsidR="000F7495" w:rsidRPr="00C10C97" w:rsidRDefault="000F7495" w:rsidP="00C10C9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8"/>
        </w:rPr>
      </w:pPr>
    </w:p>
    <w:tbl>
      <w:tblPr>
        <w:tblW w:w="0" w:type="auto"/>
        <w:tblInd w:w="2" w:type="dxa"/>
        <w:tblLook w:val="01E0"/>
      </w:tblPr>
      <w:tblGrid>
        <w:gridCol w:w="9646"/>
        <w:gridCol w:w="5138"/>
      </w:tblGrid>
      <w:tr w:rsidR="000F7495" w:rsidRPr="00C10C97" w:rsidTr="00456406">
        <w:tc>
          <w:tcPr>
            <w:tcW w:w="9648" w:type="dxa"/>
          </w:tcPr>
          <w:p w:rsidR="000F7495" w:rsidRPr="00C10C97" w:rsidRDefault="000F7495" w:rsidP="00456406">
            <w:pPr>
              <w:suppressAutoHyphens/>
              <w:autoSpaceDE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5138" w:type="dxa"/>
          </w:tcPr>
          <w:p w:rsidR="000F7495" w:rsidRPr="00C10C97" w:rsidRDefault="000F7495" w:rsidP="00456406">
            <w:pPr>
              <w:snapToGrid w:val="0"/>
              <w:spacing w:after="0" w:line="240" w:lineRule="auto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</w:pPr>
          </w:p>
          <w:p w:rsidR="000F7495" w:rsidRPr="00C10C97" w:rsidRDefault="000F7495" w:rsidP="00456406">
            <w:pPr>
              <w:snapToGrid w:val="0"/>
              <w:spacing w:after="0" w:line="240" w:lineRule="auto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</w:pPr>
            <w:r w:rsidRPr="00C10C97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>ПРИЛОЖЕНИЕ № 3</w:t>
            </w:r>
          </w:p>
          <w:p w:rsidR="000F7495" w:rsidRPr="00C10C97" w:rsidRDefault="000F7495" w:rsidP="00456406">
            <w:pPr>
              <w:shd w:val="clear" w:color="auto" w:fill="FFFFFF"/>
              <w:spacing w:after="0" w:line="240" w:lineRule="auto"/>
              <w:ind w:right="130"/>
              <w:jc w:val="center"/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</w:pPr>
            <w:r w:rsidRPr="00C10C97">
              <w:rPr>
                <w:rFonts w:ascii="Times New Roman" w:hAnsi="Times New Roman"/>
                <w:color w:val="000000"/>
                <w:spacing w:val="-1"/>
                <w:sz w:val="24"/>
                <w:szCs w:val="28"/>
              </w:rPr>
              <w:t xml:space="preserve">к муниципальной программе </w:t>
            </w:r>
          </w:p>
          <w:p w:rsidR="000F7495" w:rsidRPr="00C10C97" w:rsidRDefault="000F7495" w:rsidP="0045640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муниципального образования </w:t>
            </w:r>
          </w:p>
          <w:p w:rsidR="000F7495" w:rsidRPr="00C10C97" w:rsidRDefault="000F7495" w:rsidP="0045640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Щербиновский район «Молодежь </w:t>
            </w:r>
          </w:p>
          <w:p w:rsidR="000F7495" w:rsidRPr="00C10C97" w:rsidRDefault="000F7495" w:rsidP="0045640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муниципального образования </w:t>
            </w:r>
          </w:p>
          <w:p w:rsidR="000F7495" w:rsidRPr="00C10C97" w:rsidRDefault="000F7495" w:rsidP="00456406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Щербиновский район» </w:t>
            </w:r>
          </w:p>
          <w:p w:rsidR="000F7495" w:rsidRPr="00C10C97" w:rsidRDefault="000F7495" w:rsidP="00456406">
            <w:pPr>
              <w:suppressAutoHyphens/>
              <w:autoSpaceDE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0F7495" w:rsidRPr="00C10C97" w:rsidRDefault="000F7495" w:rsidP="00C10C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0F7495" w:rsidRPr="00C10C97" w:rsidRDefault="000F7495" w:rsidP="00C10C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C10C97">
        <w:rPr>
          <w:rFonts w:ascii="Times New Roman" w:hAnsi="Times New Roman"/>
          <w:b/>
          <w:sz w:val="24"/>
          <w:szCs w:val="28"/>
        </w:rPr>
        <w:t xml:space="preserve">Прогноз </w:t>
      </w:r>
    </w:p>
    <w:p w:rsidR="000F7495" w:rsidRPr="00C10C97" w:rsidRDefault="000F7495" w:rsidP="00C10C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C10C97">
        <w:rPr>
          <w:rFonts w:ascii="Times New Roman" w:hAnsi="Times New Roman"/>
          <w:b/>
          <w:sz w:val="24"/>
          <w:szCs w:val="28"/>
        </w:rPr>
        <w:t xml:space="preserve">сводных показателей муниципального задания на оказание муниципальных услуг (выполнение работ) </w:t>
      </w:r>
    </w:p>
    <w:p w:rsidR="000F7495" w:rsidRPr="00C10C97" w:rsidRDefault="000F7495" w:rsidP="00C10C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C10C97">
        <w:rPr>
          <w:rFonts w:ascii="Times New Roman" w:hAnsi="Times New Roman"/>
          <w:b/>
          <w:sz w:val="24"/>
          <w:szCs w:val="28"/>
        </w:rPr>
        <w:t xml:space="preserve">муниципальным бюджетным учреждением муниципального образования Щербиновский район </w:t>
      </w:r>
    </w:p>
    <w:p w:rsidR="000F7495" w:rsidRPr="00C10C97" w:rsidRDefault="000F7495" w:rsidP="00C10C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C10C97">
        <w:rPr>
          <w:rFonts w:ascii="Times New Roman" w:hAnsi="Times New Roman"/>
          <w:b/>
          <w:sz w:val="24"/>
          <w:szCs w:val="28"/>
        </w:rPr>
        <w:t>«Центр комплексного социального обслуживания молодежи «Горизонт»</w:t>
      </w:r>
    </w:p>
    <w:p w:rsidR="000F7495" w:rsidRPr="00C10C97" w:rsidRDefault="000F7495" w:rsidP="00C10C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C10C97">
        <w:rPr>
          <w:rFonts w:ascii="Times New Roman" w:hAnsi="Times New Roman"/>
          <w:b/>
          <w:sz w:val="24"/>
          <w:szCs w:val="28"/>
        </w:rPr>
        <w:t xml:space="preserve">в сфере реализации муниципальной программы муниципального образования Щербиновский район </w:t>
      </w:r>
    </w:p>
    <w:p w:rsidR="000F7495" w:rsidRPr="00C10C97" w:rsidRDefault="000F7495" w:rsidP="00C10C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C10C97">
        <w:rPr>
          <w:rFonts w:ascii="Times New Roman" w:hAnsi="Times New Roman"/>
          <w:b/>
          <w:sz w:val="24"/>
          <w:szCs w:val="28"/>
        </w:rPr>
        <w:t xml:space="preserve">«Молодежь муниципального образования Щербиновский район» </w:t>
      </w:r>
    </w:p>
    <w:p w:rsidR="000F7495" w:rsidRPr="00C10C97" w:rsidRDefault="000F7495" w:rsidP="00C10C9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tbl>
      <w:tblPr>
        <w:tblW w:w="14616" w:type="dxa"/>
        <w:tblCellSpacing w:w="5" w:type="nil"/>
        <w:tblInd w:w="2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676"/>
        <w:gridCol w:w="1302"/>
        <w:gridCol w:w="968"/>
        <w:gridCol w:w="851"/>
        <w:gridCol w:w="992"/>
        <w:gridCol w:w="992"/>
        <w:gridCol w:w="1276"/>
        <w:gridCol w:w="1276"/>
        <w:gridCol w:w="1134"/>
        <w:gridCol w:w="1149"/>
      </w:tblGrid>
      <w:tr w:rsidR="000F7495" w:rsidRPr="00C10C97" w:rsidTr="00456406">
        <w:trPr>
          <w:tblCellSpacing w:w="5" w:type="nil"/>
        </w:trPr>
        <w:tc>
          <w:tcPr>
            <w:tcW w:w="4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Наименование услуги (работы), показателя объема (качества) услуги (работы), подпр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граммы (ведомственной целевой програ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м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мы)</w:t>
            </w:r>
          </w:p>
        </w:tc>
        <w:tc>
          <w:tcPr>
            <w:tcW w:w="51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Значение показателя объема (качества) услуги (работы)</w:t>
            </w:r>
          </w:p>
        </w:tc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Расходы бюджета муниципального образ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вания Щербиновский район на оказание м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у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ниципальной услуги (работы), рублей</w:t>
            </w:r>
          </w:p>
        </w:tc>
      </w:tr>
      <w:tr w:rsidR="000F7495" w:rsidRPr="00C10C97" w:rsidTr="00456406">
        <w:trPr>
          <w:tblCellSpacing w:w="5" w:type="nil"/>
        </w:trPr>
        <w:tc>
          <w:tcPr>
            <w:tcW w:w="4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0F7495" w:rsidRPr="00C10C97" w:rsidTr="00456406">
        <w:trPr>
          <w:tblCellSpacing w:w="5" w:type="nil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F7495" w:rsidRPr="00C10C97" w:rsidTr="00456406">
        <w:trPr>
          <w:tblCellSpacing w:w="5" w:type="nil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Наименование услуги (работы) и ее соде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жание</w:t>
            </w:r>
          </w:p>
        </w:tc>
        <w:tc>
          <w:tcPr>
            <w:tcW w:w="99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Создание условий для духовно-нравственного, интернационального, гражданского воспитания молодежи</w:t>
            </w:r>
          </w:p>
        </w:tc>
      </w:tr>
      <w:tr w:rsidR="000F7495" w:rsidRPr="00C10C97" w:rsidTr="00456406">
        <w:trPr>
          <w:tblCellSpacing w:w="5" w:type="nil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Показатель объема (качества) услуги (раб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ты)</w:t>
            </w:r>
          </w:p>
        </w:tc>
        <w:tc>
          <w:tcPr>
            <w:tcW w:w="994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 xml:space="preserve">Показатель объема: </w:t>
            </w:r>
            <w:r w:rsidRPr="00C10C97">
              <w:rPr>
                <w:rFonts w:ascii="Times New Roman" w:hAnsi="Times New Roman"/>
                <w:sz w:val="24"/>
              </w:rPr>
              <w:t>число участников мероприятий (человек);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10C97">
              <w:rPr>
                <w:rFonts w:ascii="Times New Roman" w:hAnsi="Times New Roman"/>
                <w:sz w:val="24"/>
              </w:rPr>
              <w:t>количество проведенных мероприятий (единиц).</w:t>
            </w:r>
          </w:p>
          <w:p w:rsidR="000F7495" w:rsidRPr="00C10C97" w:rsidRDefault="000F7495" w:rsidP="004564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Показатель качества: участие молодежи в летней оздоровительной кампании;</w:t>
            </w:r>
          </w:p>
          <w:p w:rsidR="000F7495" w:rsidRPr="00C10C97" w:rsidRDefault="000F7495" w:rsidP="004564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участие молодежи в культурно-массовых, оздоровительных, военно-патриотических мер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приятиях;</w:t>
            </w:r>
          </w:p>
          <w:p w:rsidR="000F7495" w:rsidRPr="00C10C97" w:rsidRDefault="000F7495" w:rsidP="004564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трудоустройство молодежи;</w:t>
            </w:r>
          </w:p>
          <w:p w:rsidR="000F7495" w:rsidRPr="00C10C97" w:rsidRDefault="000F7495" w:rsidP="0045640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проведение культурно-массовых, оздоровительных, военно-патриотических мероприятий;</w:t>
            </w:r>
          </w:p>
          <w:p w:rsidR="000F7495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проведение профилактических мероприятий с несовершеннолетними, оказавшимися в тру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д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ной жизненной ситуации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7495" w:rsidRPr="00C10C97" w:rsidTr="00456406">
        <w:trPr>
          <w:tblCellSpacing w:w="5" w:type="nil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F7495" w:rsidRPr="00C10C97" w:rsidTr="00456406">
        <w:trPr>
          <w:tblCellSpacing w:w="5" w:type="nil"/>
        </w:trPr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Выполнение муниципального задания м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у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ниципальным бюджетным учреждением муниципального образования Щербино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в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ский район «Центр комплексного социал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ь</w:t>
            </w:r>
            <w:r w:rsidRPr="00C10C97">
              <w:rPr>
                <w:rFonts w:ascii="Times New Roman" w:hAnsi="Times New Roman"/>
                <w:sz w:val="24"/>
                <w:szCs w:val="24"/>
              </w:rPr>
              <w:t>ного обслуживания молодежи «Горизонт»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1 486 000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sz w:val="24"/>
                <w:szCs w:val="24"/>
              </w:rPr>
              <w:t>2 218 922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1 317 200</w:t>
            </w:r>
          </w:p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495" w:rsidRPr="00C10C97" w:rsidRDefault="000F7495" w:rsidP="004564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0C97">
              <w:rPr>
                <w:rFonts w:ascii="Times New Roman" w:hAnsi="Times New Roman"/>
                <w:color w:val="000000"/>
                <w:sz w:val="24"/>
                <w:szCs w:val="24"/>
              </w:rPr>
              <w:t>1 317 200</w:t>
            </w:r>
          </w:p>
        </w:tc>
      </w:tr>
    </w:tbl>
    <w:p w:rsidR="000F7495" w:rsidRPr="00C10C97" w:rsidRDefault="000F7495" w:rsidP="00C10C9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0F7495" w:rsidRPr="00C10C97" w:rsidRDefault="000F7495" w:rsidP="0007026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8"/>
        </w:rPr>
      </w:pPr>
    </w:p>
    <w:p w:rsidR="000F7495" w:rsidRPr="00C10C97" w:rsidRDefault="000F7495" w:rsidP="00C10C97">
      <w:pPr>
        <w:autoSpaceDE w:val="0"/>
        <w:spacing w:after="0" w:line="240" w:lineRule="auto"/>
        <w:rPr>
          <w:rFonts w:ascii="Times New Roman" w:hAnsi="Times New Roman"/>
          <w:sz w:val="24"/>
          <w:szCs w:val="28"/>
        </w:rPr>
      </w:pPr>
      <w:r w:rsidRPr="00C10C97">
        <w:rPr>
          <w:rFonts w:ascii="Times New Roman" w:hAnsi="Times New Roman"/>
          <w:sz w:val="24"/>
          <w:szCs w:val="28"/>
        </w:rPr>
        <w:t>Начальник отдела по делам молодежи</w:t>
      </w:r>
    </w:p>
    <w:p w:rsidR="000F7495" w:rsidRPr="00C10C97" w:rsidRDefault="000F7495" w:rsidP="00C10C97">
      <w:pPr>
        <w:autoSpaceDE w:val="0"/>
        <w:spacing w:after="0" w:line="240" w:lineRule="auto"/>
        <w:rPr>
          <w:rFonts w:ascii="Times New Roman" w:hAnsi="Times New Roman"/>
          <w:sz w:val="24"/>
          <w:szCs w:val="28"/>
        </w:rPr>
      </w:pPr>
      <w:r w:rsidRPr="00C10C97">
        <w:rPr>
          <w:rFonts w:ascii="Times New Roman" w:hAnsi="Times New Roman"/>
          <w:sz w:val="24"/>
          <w:szCs w:val="28"/>
        </w:rPr>
        <w:t xml:space="preserve">администрации муниципального </w:t>
      </w:r>
    </w:p>
    <w:p w:rsidR="000F7495" w:rsidRPr="00C10C97" w:rsidRDefault="000F7495" w:rsidP="00C10C97">
      <w:pPr>
        <w:widowControl w:val="0"/>
        <w:spacing w:after="0" w:line="240" w:lineRule="auto"/>
        <w:rPr>
          <w:rFonts w:ascii="Times New Roman" w:hAnsi="Times New Roman"/>
          <w:color w:val="000000"/>
          <w:sz w:val="24"/>
          <w:szCs w:val="28"/>
        </w:rPr>
      </w:pPr>
      <w:r w:rsidRPr="00C10C97">
        <w:rPr>
          <w:rFonts w:ascii="Times New Roman" w:hAnsi="Times New Roman"/>
          <w:sz w:val="24"/>
          <w:szCs w:val="28"/>
        </w:rPr>
        <w:t xml:space="preserve">образования Щербиновский район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8"/>
        </w:rPr>
        <w:t xml:space="preserve">                                 </w:t>
      </w:r>
      <w:r w:rsidRPr="00C10C97">
        <w:rPr>
          <w:rFonts w:ascii="Times New Roman" w:hAnsi="Times New Roman"/>
          <w:sz w:val="24"/>
          <w:szCs w:val="28"/>
        </w:rPr>
        <w:t xml:space="preserve">  И.С. Аник</w:t>
      </w:r>
      <w:r w:rsidRPr="00C10C97">
        <w:rPr>
          <w:rFonts w:ascii="Times New Roman" w:hAnsi="Times New Roman"/>
          <w:sz w:val="24"/>
          <w:szCs w:val="28"/>
        </w:rPr>
        <w:t>и</w:t>
      </w:r>
      <w:r w:rsidRPr="00C10C97">
        <w:rPr>
          <w:rFonts w:ascii="Times New Roman" w:hAnsi="Times New Roman"/>
          <w:sz w:val="24"/>
          <w:szCs w:val="28"/>
        </w:rPr>
        <w:t>на</w:t>
      </w:r>
    </w:p>
    <w:p w:rsidR="000F7495" w:rsidRPr="004F38EF" w:rsidRDefault="000F7495" w:rsidP="00EF48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F7495" w:rsidRPr="004F38EF" w:rsidSect="00F01179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495" w:rsidRDefault="000F7495">
      <w:r>
        <w:separator/>
      </w:r>
    </w:p>
  </w:endnote>
  <w:endnote w:type="continuationSeparator" w:id="1">
    <w:p w:rsidR="000F7495" w:rsidRDefault="000F74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495" w:rsidRDefault="000F7495">
      <w:r>
        <w:separator/>
      </w:r>
    </w:p>
  </w:footnote>
  <w:footnote w:type="continuationSeparator" w:id="1">
    <w:p w:rsidR="000F7495" w:rsidRDefault="000F74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495" w:rsidRDefault="000F7495" w:rsidP="004172DA">
    <w:pPr>
      <w:pStyle w:val="Header"/>
      <w:framePr w:wrap="around" w:vAnchor="text" w:hAnchor="margin" w:xAlign="center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end"/>
    </w:r>
  </w:p>
  <w:p w:rsidR="000F7495" w:rsidRDefault="000F749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495" w:rsidRPr="00764F98" w:rsidRDefault="000F7495" w:rsidP="004172DA">
    <w:pPr>
      <w:pStyle w:val="Header"/>
      <w:framePr w:wrap="around" w:vAnchor="text" w:hAnchor="margin" w:xAlign="center" w:y="1"/>
      <w:rPr>
        <w:rStyle w:val="PageNumber"/>
        <w:rFonts w:ascii="Times New Roman" w:hAnsi="Times New Roman"/>
        <w:sz w:val="28"/>
        <w:szCs w:val="28"/>
      </w:rPr>
    </w:pPr>
    <w:r w:rsidRPr="00764F98">
      <w:rPr>
        <w:rStyle w:val="PageNumber"/>
        <w:rFonts w:ascii="Times New Roman" w:hAnsi="Times New Roman"/>
        <w:sz w:val="28"/>
        <w:szCs w:val="28"/>
      </w:rPr>
      <w:fldChar w:fldCharType="begin"/>
    </w:r>
    <w:r w:rsidRPr="00764F98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764F98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24</w:t>
    </w:r>
    <w:r w:rsidRPr="00764F98">
      <w:rPr>
        <w:rStyle w:val="PageNumber"/>
        <w:rFonts w:ascii="Times New Roman" w:hAnsi="Times New Roman"/>
        <w:sz w:val="28"/>
        <w:szCs w:val="28"/>
      </w:rPr>
      <w:fldChar w:fldCharType="end"/>
    </w:r>
  </w:p>
  <w:p w:rsidR="000F7495" w:rsidRDefault="000F749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48A9"/>
    <w:rsid w:val="000075DE"/>
    <w:rsid w:val="00042655"/>
    <w:rsid w:val="00070264"/>
    <w:rsid w:val="0009784F"/>
    <w:rsid w:val="000B4C36"/>
    <w:rsid w:val="000B55B0"/>
    <w:rsid w:val="000C113C"/>
    <w:rsid w:val="000D14D2"/>
    <w:rsid w:val="000F7495"/>
    <w:rsid w:val="001465FA"/>
    <w:rsid w:val="00154FD6"/>
    <w:rsid w:val="00203A22"/>
    <w:rsid w:val="002046D0"/>
    <w:rsid w:val="00231113"/>
    <w:rsid w:val="0027372A"/>
    <w:rsid w:val="002E27D6"/>
    <w:rsid w:val="003201A9"/>
    <w:rsid w:val="0032437B"/>
    <w:rsid w:val="00386D2B"/>
    <w:rsid w:val="00395CF8"/>
    <w:rsid w:val="003B0F13"/>
    <w:rsid w:val="003E5C95"/>
    <w:rsid w:val="004172DA"/>
    <w:rsid w:val="0042424F"/>
    <w:rsid w:val="00456406"/>
    <w:rsid w:val="00472884"/>
    <w:rsid w:val="004D1837"/>
    <w:rsid w:val="004F3697"/>
    <w:rsid w:val="004F38EF"/>
    <w:rsid w:val="00502047"/>
    <w:rsid w:val="0050583D"/>
    <w:rsid w:val="005062AF"/>
    <w:rsid w:val="005C623E"/>
    <w:rsid w:val="005D188F"/>
    <w:rsid w:val="005F318A"/>
    <w:rsid w:val="00607D47"/>
    <w:rsid w:val="00626EAE"/>
    <w:rsid w:val="0063749C"/>
    <w:rsid w:val="00641102"/>
    <w:rsid w:val="00641988"/>
    <w:rsid w:val="006445C3"/>
    <w:rsid w:val="00714667"/>
    <w:rsid w:val="00735921"/>
    <w:rsid w:val="00764F98"/>
    <w:rsid w:val="00795BC9"/>
    <w:rsid w:val="007A17CB"/>
    <w:rsid w:val="007C69A9"/>
    <w:rsid w:val="007F47B1"/>
    <w:rsid w:val="0081590A"/>
    <w:rsid w:val="00875391"/>
    <w:rsid w:val="008E6785"/>
    <w:rsid w:val="00960A9D"/>
    <w:rsid w:val="0098206E"/>
    <w:rsid w:val="00985AEA"/>
    <w:rsid w:val="00A0781E"/>
    <w:rsid w:val="00A10524"/>
    <w:rsid w:val="00A1307C"/>
    <w:rsid w:val="00A25981"/>
    <w:rsid w:val="00A25AFB"/>
    <w:rsid w:val="00A9572B"/>
    <w:rsid w:val="00C10C97"/>
    <w:rsid w:val="00C22A9A"/>
    <w:rsid w:val="00CD0A14"/>
    <w:rsid w:val="00CD2642"/>
    <w:rsid w:val="00CE6A33"/>
    <w:rsid w:val="00D01704"/>
    <w:rsid w:val="00D55344"/>
    <w:rsid w:val="00D85341"/>
    <w:rsid w:val="00D91A2D"/>
    <w:rsid w:val="00D92CB0"/>
    <w:rsid w:val="00DC25EC"/>
    <w:rsid w:val="00E34A13"/>
    <w:rsid w:val="00E405DE"/>
    <w:rsid w:val="00E91E94"/>
    <w:rsid w:val="00EB7508"/>
    <w:rsid w:val="00EF48A9"/>
    <w:rsid w:val="00EF58E4"/>
    <w:rsid w:val="00F01179"/>
    <w:rsid w:val="00F4526D"/>
    <w:rsid w:val="00F620B3"/>
    <w:rsid w:val="00F82429"/>
    <w:rsid w:val="00FC3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72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1307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985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85AE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A1052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1590A"/>
    <w:rPr>
      <w:rFonts w:cs="Times New Roman"/>
    </w:rPr>
  </w:style>
  <w:style w:type="character" w:styleId="PageNumber">
    <w:name w:val="page number"/>
    <w:basedOn w:val="DefaultParagraphFont"/>
    <w:uiPriority w:val="99"/>
    <w:rsid w:val="00A1052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A1052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1590A"/>
    <w:rPr>
      <w:rFonts w:cs="Times New Roman"/>
    </w:rPr>
  </w:style>
  <w:style w:type="paragraph" w:customStyle="1" w:styleId="ConsPlusNormal">
    <w:name w:val="ConsPlusNormal"/>
    <w:uiPriority w:val="99"/>
    <w:rsid w:val="00C22A9A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table" w:styleId="TableGrid">
    <w:name w:val="Table Grid"/>
    <w:basedOn w:val="TableNormal"/>
    <w:uiPriority w:val="99"/>
    <w:locked/>
    <w:rsid w:val="00C10C97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C10C97"/>
    <w:pPr>
      <w:spacing w:before="280" w:after="280" w:line="240" w:lineRule="auto"/>
    </w:pPr>
    <w:rPr>
      <w:rFonts w:cs="Calibri"/>
      <w:sz w:val="24"/>
      <w:szCs w:val="24"/>
      <w:lang w:eastAsia="ar-SA"/>
    </w:rPr>
  </w:style>
  <w:style w:type="character" w:customStyle="1" w:styleId="a">
    <w:name w:val="Гипертекстовая ссылка"/>
    <w:uiPriority w:val="99"/>
    <w:rsid w:val="00C10C97"/>
    <w:rPr>
      <w:b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A479C82588636F58C115D2BBA6230E297964D3053395DEB34164CE63o6j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7A479C82588636F58C115D2BBA6230E297964D3053395DEB34164CE63o6j7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203</TotalTime>
  <Pages>24</Pages>
  <Words>6099</Words>
  <Characters>-32766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belaya</cp:lastModifiedBy>
  <cp:revision>44</cp:revision>
  <cp:lastPrinted>2016-07-27T09:51:00Z</cp:lastPrinted>
  <dcterms:created xsi:type="dcterms:W3CDTF">2015-07-15T08:41:00Z</dcterms:created>
  <dcterms:modified xsi:type="dcterms:W3CDTF">2016-07-27T13:52:00Z</dcterms:modified>
</cp:coreProperties>
</file>